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98" w:rsidRPr="00CA4B7C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Приложение </w:t>
      </w:r>
      <w:r w:rsidR="00E9318D">
        <w:rPr>
          <w:szCs w:val="28"/>
        </w:rPr>
        <w:t xml:space="preserve">1 </w:t>
      </w:r>
      <w:r w:rsidRPr="00CA4B7C">
        <w:rPr>
          <w:szCs w:val="28"/>
        </w:rPr>
        <w:t xml:space="preserve">к постановлению </w:t>
      </w:r>
    </w:p>
    <w:p w:rsidR="003B1698" w:rsidRPr="00CA4B7C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Правительства Орловской области </w:t>
      </w:r>
    </w:p>
    <w:p w:rsidR="003B1698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от </w:t>
      </w:r>
      <w:r w:rsidR="0017191B">
        <w:rPr>
          <w:szCs w:val="28"/>
        </w:rPr>
        <w:t>21 ноября</w:t>
      </w:r>
      <w:r w:rsidRPr="00CA4B7C">
        <w:rPr>
          <w:szCs w:val="28"/>
        </w:rPr>
        <w:t xml:space="preserve"> 20</w:t>
      </w:r>
      <w:r w:rsidR="00FE3336">
        <w:rPr>
          <w:szCs w:val="28"/>
        </w:rPr>
        <w:t>24</w:t>
      </w:r>
      <w:r w:rsidR="0017191B">
        <w:rPr>
          <w:szCs w:val="28"/>
        </w:rPr>
        <w:t xml:space="preserve"> г. № 757</w:t>
      </w:r>
      <w:bookmarkStart w:id="0" w:name="_GoBack"/>
      <w:bookmarkEnd w:id="0"/>
    </w:p>
    <w:p w:rsidR="001C4DF2" w:rsidRPr="00542CD4" w:rsidRDefault="001C4DF2" w:rsidP="001C4DF2">
      <w:pPr>
        <w:jc w:val="right"/>
        <w:rPr>
          <w:szCs w:val="28"/>
        </w:rPr>
      </w:pPr>
    </w:p>
    <w:p w:rsidR="00A34729" w:rsidRPr="00542CD4" w:rsidRDefault="00A34729" w:rsidP="001C4DF2">
      <w:pPr>
        <w:jc w:val="right"/>
        <w:rPr>
          <w:szCs w:val="28"/>
        </w:rPr>
      </w:pPr>
    </w:p>
    <w:p w:rsidR="00A34729" w:rsidRPr="00542CD4" w:rsidRDefault="00A34729" w:rsidP="001C4DF2">
      <w:pPr>
        <w:jc w:val="right"/>
        <w:rPr>
          <w:szCs w:val="28"/>
        </w:rPr>
      </w:pPr>
    </w:p>
    <w:p w:rsidR="00A34729" w:rsidRPr="00542CD4" w:rsidRDefault="00A34729" w:rsidP="001C4DF2">
      <w:pPr>
        <w:jc w:val="right"/>
        <w:rPr>
          <w:szCs w:val="28"/>
        </w:rPr>
      </w:pPr>
    </w:p>
    <w:p w:rsidR="00BF5D11" w:rsidRPr="00A34729" w:rsidRDefault="001C4DF2" w:rsidP="003B1698">
      <w:pPr>
        <w:jc w:val="center"/>
        <w:rPr>
          <w:szCs w:val="28"/>
        </w:rPr>
      </w:pPr>
      <w:r w:rsidRPr="001C4DF2">
        <w:rPr>
          <w:szCs w:val="28"/>
        </w:rPr>
        <w:t xml:space="preserve">Нормативы потребления </w:t>
      </w:r>
      <w:r w:rsidR="00234ABD" w:rsidRPr="00234ABD">
        <w:rPr>
          <w:szCs w:val="28"/>
        </w:rPr>
        <w:t xml:space="preserve">коммунальных услуг по </w:t>
      </w:r>
      <w:r w:rsidR="00716F2F" w:rsidRPr="00716F2F">
        <w:rPr>
          <w:szCs w:val="28"/>
        </w:rPr>
        <w:t>холодному и горячему водоснабжению, водоотведению в жилых помещениях</w:t>
      </w:r>
      <w:r w:rsidR="00112F1C" w:rsidRPr="00112F1C">
        <w:rPr>
          <w:szCs w:val="28"/>
        </w:rPr>
        <w:t xml:space="preserve"> </w:t>
      </w:r>
      <w:r w:rsidR="00112F1C" w:rsidRPr="00D94E58">
        <w:rPr>
          <w:szCs w:val="28"/>
        </w:rPr>
        <w:t>на территории Орловской области, определенные расчетным методом</w:t>
      </w:r>
    </w:p>
    <w:p w:rsidR="00A34729" w:rsidRPr="00A34729" w:rsidRDefault="00A34729" w:rsidP="003B1698">
      <w:pPr>
        <w:jc w:val="center"/>
        <w:rPr>
          <w:szCs w:val="28"/>
        </w:rPr>
      </w:pPr>
    </w:p>
    <w:tbl>
      <w:tblPr>
        <w:tblW w:w="517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768"/>
        <w:gridCol w:w="1306"/>
        <w:gridCol w:w="1700"/>
        <w:gridCol w:w="1560"/>
        <w:gridCol w:w="1700"/>
      </w:tblGrid>
      <w:tr w:rsidR="00B966A8" w:rsidRPr="00B966A8" w:rsidTr="00112F1C">
        <w:tc>
          <w:tcPr>
            <w:tcW w:w="297" w:type="pct"/>
          </w:tcPr>
          <w:p w:rsidR="00B966A8" w:rsidRPr="00716F2F" w:rsidRDefault="00B966A8" w:rsidP="00A34729">
            <w:pPr>
              <w:jc w:val="center"/>
              <w:rPr>
                <w:sz w:val="24"/>
                <w:szCs w:val="24"/>
              </w:rPr>
            </w:pPr>
            <w:r w:rsidRPr="00D94E58">
              <w:rPr>
                <w:sz w:val="24"/>
                <w:szCs w:val="24"/>
              </w:rPr>
              <w:t>№</w:t>
            </w:r>
            <w:r w:rsidRPr="00716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1" w:type="pct"/>
          </w:tcPr>
          <w:p w:rsidR="00B966A8" w:rsidRPr="00716F2F" w:rsidRDefault="00B966A8" w:rsidP="00B966A8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Категория жилых помещений</w:t>
            </w:r>
          </w:p>
        </w:tc>
        <w:tc>
          <w:tcPr>
            <w:tcW w:w="680" w:type="pct"/>
          </w:tcPr>
          <w:p w:rsidR="00B966A8" w:rsidRPr="00716F2F" w:rsidRDefault="00B966A8" w:rsidP="00B966A8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85" w:type="pct"/>
          </w:tcPr>
          <w:p w:rsidR="00B966A8" w:rsidRPr="00716F2F" w:rsidRDefault="00B966A8" w:rsidP="00112F1C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 xml:space="preserve">Норматив потребления </w:t>
            </w:r>
            <w:proofErr w:type="spellStart"/>
            <w:proofErr w:type="gramStart"/>
            <w:r w:rsidRPr="00716F2F">
              <w:rPr>
                <w:sz w:val="24"/>
                <w:szCs w:val="24"/>
              </w:rPr>
              <w:t>коммуналь</w:t>
            </w:r>
            <w:r w:rsidR="00112F1C">
              <w:rPr>
                <w:sz w:val="24"/>
                <w:szCs w:val="24"/>
              </w:rPr>
              <w:t>-</w:t>
            </w:r>
            <w:r w:rsidRPr="00D94E58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716F2F">
              <w:rPr>
                <w:sz w:val="24"/>
                <w:szCs w:val="24"/>
              </w:rPr>
              <w:t xml:space="preserve"> услуги </w:t>
            </w:r>
            <w:r w:rsidR="00112F1C" w:rsidRPr="00D94E58">
              <w:rPr>
                <w:sz w:val="24"/>
                <w:szCs w:val="24"/>
              </w:rPr>
              <w:t>по</w:t>
            </w:r>
            <w:r w:rsidR="00112F1C">
              <w:rPr>
                <w:sz w:val="24"/>
                <w:szCs w:val="24"/>
              </w:rPr>
              <w:t xml:space="preserve"> </w:t>
            </w:r>
            <w:r w:rsidRPr="00716F2F">
              <w:rPr>
                <w:sz w:val="24"/>
                <w:szCs w:val="24"/>
              </w:rPr>
              <w:t>холодно</w:t>
            </w:r>
            <w:r w:rsidR="00112F1C" w:rsidRPr="00D94E58">
              <w:rPr>
                <w:sz w:val="24"/>
                <w:szCs w:val="24"/>
              </w:rPr>
              <w:t>му</w:t>
            </w:r>
            <w:r w:rsidRPr="00716F2F">
              <w:rPr>
                <w:sz w:val="24"/>
                <w:szCs w:val="24"/>
              </w:rPr>
              <w:t xml:space="preserve"> </w:t>
            </w:r>
            <w:proofErr w:type="spellStart"/>
            <w:r w:rsidRPr="00716F2F">
              <w:rPr>
                <w:sz w:val="24"/>
                <w:szCs w:val="24"/>
              </w:rPr>
              <w:t>водоснабже</w:t>
            </w:r>
            <w:r w:rsidR="00112F1C" w:rsidRPr="00D94E58">
              <w:rPr>
                <w:sz w:val="24"/>
                <w:szCs w:val="24"/>
              </w:rPr>
              <w:t>-</w:t>
            </w:r>
            <w:r w:rsidR="00112F1C">
              <w:rPr>
                <w:sz w:val="24"/>
                <w:szCs w:val="24"/>
              </w:rPr>
              <w:t>н</w:t>
            </w:r>
            <w:r w:rsidR="00112F1C" w:rsidRPr="00D94E58">
              <w:rPr>
                <w:sz w:val="24"/>
                <w:szCs w:val="24"/>
              </w:rPr>
              <w:t>ию</w:t>
            </w:r>
            <w:proofErr w:type="spellEnd"/>
          </w:p>
        </w:tc>
        <w:tc>
          <w:tcPr>
            <w:tcW w:w="812" w:type="pct"/>
          </w:tcPr>
          <w:p w:rsidR="00B966A8" w:rsidRPr="00716F2F" w:rsidRDefault="00B966A8" w:rsidP="00112F1C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 xml:space="preserve">Норматив </w:t>
            </w:r>
            <w:proofErr w:type="spellStart"/>
            <w:proofErr w:type="gramStart"/>
            <w:r w:rsidRPr="00716F2F">
              <w:rPr>
                <w:sz w:val="24"/>
                <w:szCs w:val="24"/>
              </w:rPr>
              <w:t>потребле</w:t>
            </w:r>
            <w:r w:rsidR="00112F1C">
              <w:rPr>
                <w:sz w:val="24"/>
                <w:szCs w:val="24"/>
              </w:rPr>
              <w:t>-</w:t>
            </w:r>
            <w:r w:rsidRPr="00716F2F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716F2F">
              <w:rPr>
                <w:sz w:val="24"/>
                <w:szCs w:val="24"/>
              </w:rPr>
              <w:t xml:space="preserve"> </w:t>
            </w:r>
            <w:proofErr w:type="spellStart"/>
            <w:r w:rsidRPr="00716F2F">
              <w:rPr>
                <w:sz w:val="24"/>
                <w:szCs w:val="24"/>
              </w:rPr>
              <w:t>коммуналь</w:t>
            </w:r>
            <w:r w:rsidR="00112F1C">
              <w:rPr>
                <w:sz w:val="24"/>
                <w:szCs w:val="24"/>
              </w:rPr>
              <w:t>-</w:t>
            </w:r>
            <w:r w:rsidRPr="00716F2F">
              <w:rPr>
                <w:sz w:val="24"/>
                <w:szCs w:val="24"/>
              </w:rPr>
              <w:t>ной</w:t>
            </w:r>
            <w:proofErr w:type="spellEnd"/>
            <w:r w:rsidRPr="00716F2F">
              <w:rPr>
                <w:sz w:val="24"/>
                <w:szCs w:val="24"/>
              </w:rPr>
              <w:t xml:space="preserve"> услуги </w:t>
            </w:r>
            <w:r w:rsidR="00112F1C" w:rsidRPr="00D94E58">
              <w:rPr>
                <w:sz w:val="24"/>
                <w:szCs w:val="24"/>
              </w:rPr>
              <w:t>по</w:t>
            </w:r>
            <w:r w:rsidR="00112F1C">
              <w:rPr>
                <w:sz w:val="24"/>
                <w:szCs w:val="24"/>
              </w:rPr>
              <w:t xml:space="preserve"> </w:t>
            </w:r>
            <w:r w:rsidRPr="00716F2F">
              <w:rPr>
                <w:sz w:val="24"/>
                <w:szCs w:val="24"/>
              </w:rPr>
              <w:t>горяче</w:t>
            </w:r>
            <w:r w:rsidR="00112F1C">
              <w:rPr>
                <w:sz w:val="24"/>
                <w:szCs w:val="24"/>
              </w:rPr>
              <w:t>му</w:t>
            </w:r>
            <w:r w:rsidRPr="00716F2F">
              <w:rPr>
                <w:sz w:val="24"/>
                <w:szCs w:val="24"/>
              </w:rPr>
              <w:t xml:space="preserve"> </w:t>
            </w:r>
            <w:proofErr w:type="spellStart"/>
            <w:r w:rsidRPr="00716F2F">
              <w:rPr>
                <w:sz w:val="24"/>
                <w:szCs w:val="24"/>
              </w:rPr>
              <w:t>водоснабже</w:t>
            </w:r>
            <w:r w:rsidR="00112F1C">
              <w:rPr>
                <w:sz w:val="24"/>
                <w:szCs w:val="24"/>
              </w:rPr>
              <w:t>-</w:t>
            </w:r>
            <w:r w:rsidRPr="00716F2F">
              <w:rPr>
                <w:sz w:val="24"/>
                <w:szCs w:val="24"/>
              </w:rPr>
              <w:t>н</w:t>
            </w:r>
            <w:r w:rsidR="00112F1C">
              <w:rPr>
                <w:sz w:val="24"/>
                <w:szCs w:val="24"/>
              </w:rPr>
              <w:t>ию</w:t>
            </w:r>
            <w:proofErr w:type="spellEnd"/>
          </w:p>
        </w:tc>
        <w:tc>
          <w:tcPr>
            <w:tcW w:w="885" w:type="pct"/>
          </w:tcPr>
          <w:p w:rsidR="00B966A8" w:rsidRPr="00716F2F" w:rsidRDefault="00B966A8" w:rsidP="00B966A8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 xml:space="preserve">Норматив потребления </w:t>
            </w:r>
            <w:proofErr w:type="spellStart"/>
            <w:proofErr w:type="gramStart"/>
            <w:r w:rsidRPr="00716F2F">
              <w:rPr>
                <w:sz w:val="24"/>
                <w:szCs w:val="24"/>
              </w:rPr>
              <w:t>коммуналь</w:t>
            </w:r>
            <w:r w:rsidR="00112F1C">
              <w:rPr>
                <w:sz w:val="24"/>
                <w:szCs w:val="24"/>
              </w:rPr>
              <w:t>-</w:t>
            </w:r>
            <w:r w:rsidRPr="00716F2F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716F2F">
              <w:rPr>
                <w:sz w:val="24"/>
                <w:szCs w:val="24"/>
              </w:rPr>
              <w:t xml:space="preserve"> услуги </w:t>
            </w:r>
            <w:r w:rsidR="00112F1C">
              <w:rPr>
                <w:sz w:val="24"/>
                <w:szCs w:val="24"/>
              </w:rPr>
              <w:t xml:space="preserve">по </w:t>
            </w:r>
            <w:proofErr w:type="spellStart"/>
            <w:r w:rsidR="00112F1C">
              <w:rPr>
                <w:sz w:val="24"/>
                <w:szCs w:val="24"/>
              </w:rPr>
              <w:t>водоотведе-нию</w:t>
            </w:r>
            <w:proofErr w:type="spellEnd"/>
          </w:p>
        </w:tc>
      </w:tr>
    </w:tbl>
    <w:p w:rsidR="00B966A8" w:rsidRPr="001C4DF2" w:rsidRDefault="00B966A8" w:rsidP="00B966A8">
      <w:pPr>
        <w:spacing w:line="17" w:lineRule="auto"/>
        <w:jc w:val="center"/>
        <w:rPr>
          <w:szCs w:val="28"/>
        </w:rPr>
      </w:pP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768"/>
        <w:gridCol w:w="1308"/>
        <w:gridCol w:w="1700"/>
        <w:gridCol w:w="1560"/>
        <w:gridCol w:w="1700"/>
      </w:tblGrid>
      <w:tr w:rsidR="00C138F4" w:rsidRPr="00B966A8" w:rsidTr="00112F1C">
        <w:trPr>
          <w:tblHeader/>
        </w:trPr>
        <w:tc>
          <w:tcPr>
            <w:tcW w:w="296" w:type="pct"/>
          </w:tcPr>
          <w:p w:rsidR="00263EFA" w:rsidRPr="00B966A8" w:rsidRDefault="00B966A8" w:rsidP="00FD4F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1" w:type="pct"/>
          </w:tcPr>
          <w:p w:rsidR="00263EFA" w:rsidRPr="00B966A8" w:rsidRDefault="00B966A8" w:rsidP="00FD4F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1" w:type="pct"/>
          </w:tcPr>
          <w:p w:rsidR="00263EFA" w:rsidRPr="00B966A8" w:rsidRDefault="00B966A8" w:rsidP="00A54D67">
            <w:pPr>
              <w:pStyle w:val="ac"/>
              <w:jc w:val="center"/>
            </w:pPr>
            <w:r>
              <w:t>3</w:t>
            </w:r>
          </w:p>
        </w:tc>
        <w:tc>
          <w:tcPr>
            <w:tcW w:w="885" w:type="pct"/>
          </w:tcPr>
          <w:p w:rsidR="00263EFA" w:rsidRPr="00B966A8" w:rsidRDefault="00B966A8" w:rsidP="00A54D67">
            <w:pPr>
              <w:pStyle w:val="ac"/>
              <w:jc w:val="center"/>
            </w:pPr>
            <w:r>
              <w:t>4</w:t>
            </w:r>
          </w:p>
        </w:tc>
        <w:tc>
          <w:tcPr>
            <w:tcW w:w="812" w:type="pct"/>
          </w:tcPr>
          <w:p w:rsidR="00263EFA" w:rsidRPr="00B966A8" w:rsidRDefault="00B966A8" w:rsidP="00A54D67">
            <w:pPr>
              <w:pStyle w:val="ac"/>
              <w:jc w:val="center"/>
            </w:pPr>
            <w:r>
              <w:t>5</w:t>
            </w:r>
          </w:p>
        </w:tc>
        <w:tc>
          <w:tcPr>
            <w:tcW w:w="885" w:type="pct"/>
          </w:tcPr>
          <w:p w:rsidR="00263EFA" w:rsidRPr="00B966A8" w:rsidRDefault="00B966A8" w:rsidP="00C138F4">
            <w:pPr>
              <w:pStyle w:val="ac"/>
              <w:jc w:val="center"/>
            </w:pPr>
            <w:r>
              <w:t>6</w:t>
            </w:r>
          </w:p>
        </w:tc>
      </w:tr>
      <w:tr w:rsidR="00A342A9" w:rsidRPr="00B966A8" w:rsidTr="00112F1C">
        <w:trPr>
          <w:trHeight w:val="2597"/>
        </w:trPr>
        <w:tc>
          <w:tcPr>
            <w:tcW w:w="296" w:type="pct"/>
          </w:tcPr>
          <w:p w:rsidR="00A342A9" w:rsidRPr="00B966A8" w:rsidRDefault="00A342A9" w:rsidP="00A342A9">
            <w:pPr>
              <w:pStyle w:val="ac"/>
              <w:jc w:val="center"/>
            </w:pPr>
            <w:r w:rsidRPr="00B966A8">
              <w:t>1.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 xml:space="preserve">с централизованным холодным и горячим водоснабжением, водоотведением, оборудованные унитазами, раковинами, мойками, ваннами сидячими длиной </w:t>
            </w:r>
            <w:r w:rsidR="00A374BA">
              <w:br/>
            </w:r>
            <w:r w:rsidRPr="00176402">
              <w:t>1200 мм с душем</w:t>
            </w:r>
          </w:p>
        </w:tc>
        <w:tc>
          <w:tcPr>
            <w:tcW w:w="681" w:type="pct"/>
          </w:tcPr>
          <w:p w:rsidR="00A342A9" w:rsidRPr="00B966A8" w:rsidRDefault="00B506E9" w:rsidP="00A342A9">
            <w:pPr>
              <w:pStyle w:val="ac"/>
              <w:jc w:val="center"/>
            </w:pPr>
            <w:r>
              <w:t xml:space="preserve">куб. метр в месяц на человека </w:t>
            </w:r>
          </w:p>
        </w:tc>
        <w:tc>
          <w:tcPr>
            <w:tcW w:w="885" w:type="pct"/>
          </w:tcPr>
          <w:p w:rsidR="00A342A9" w:rsidRPr="00716F2F" w:rsidRDefault="00D94E58" w:rsidP="00FE3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3,04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7,36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A342A9">
            <w:pPr>
              <w:pStyle w:val="ac"/>
              <w:jc w:val="center"/>
            </w:pPr>
            <w:r w:rsidRPr="00B966A8">
              <w:t>2.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>с централизованным холодным и горячим водоснабжением, водоотведением, оборудованные унитазами, раковинами</w:t>
            </w:r>
            <w:r w:rsidR="00E63E1B">
              <w:t>, мойками, ваннами длиной 1500</w:t>
            </w:r>
            <w:r w:rsidR="00A374BA" w:rsidRPr="00D94E58">
              <w:t>–</w:t>
            </w:r>
            <w:r w:rsidRPr="00176402">
              <w:t xml:space="preserve">1550 мм </w:t>
            </w:r>
            <w:r w:rsidR="00A374BA">
              <w:br/>
            </w:r>
            <w:r w:rsidRPr="00176402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4,36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3,10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7,46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A342A9">
            <w:pPr>
              <w:pStyle w:val="ac"/>
              <w:jc w:val="center"/>
            </w:pPr>
            <w:r w:rsidRPr="00B966A8">
              <w:t>3.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>с централизованным холодным и горячим водоснабжением, водоотведением, оборудованные унитазами, раковинами</w:t>
            </w:r>
            <w:r w:rsidR="00E63E1B">
              <w:t xml:space="preserve">, </w:t>
            </w:r>
            <w:r w:rsidR="00E63E1B">
              <w:lastRenderedPageBreak/>
              <w:t>мойками, ваннами длиной 1650</w:t>
            </w:r>
            <w:r w:rsidR="00A374BA" w:rsidRPr="00D94E58">
              <w:t>–</w:t>
            </w:r>
            <w:r w:rsidRPr="00176402">
              <w:t xml:space="preserve">1700 мм </w:t>
            </w:r>
            <w:r w:rsidR="00A374BA">
              <w:br/>
            </w:r>
            <w:r w:rsidRPr="00176402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4,4</w:t>
            </w:r>
            <w:r w:rsidR="00B506E9" w:rsidRPr="00716F2F">
              <w:rPr>
                <w:sz w:val="24"/>
                <w:szCs w:val="24"/>
              </w:rPr>
              <w:t>1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7,56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A342A9">
            <w:pPr>
              <w:pStyle w:val="ac"/>
              <w:jc w:val="center"/>
            </w:pPr>
            <w:r w:rsidRPr="00B966A8">
              <w:lastRenderedPageBreak/>
              <w:t>4.</w:t>
            </w:r>
          </w:p>
        </w:tc>
        <w:tc>
          <w:tcPr>
            <w:tcW w:w="1441" w:type="pct"/>
          </w:tcPr>
          <w:p w:rsidR="00A342A9" w:rsidRPr="00B966A8" w:rsidRDefault="009B4717" w:rsidP="00E63E1B">
            <w:pPr>
              <w:pStyle w:val="ac"/>
              <w:jc w:val="left"/>
            </w:pPr>
            <w:r w:rsidRPr="009B4717">
              <w:t xml:space="preserve">Многоквартирные </w:t>
            </w:r>
            <w:r w:rsidR="00A374BA">
              <w:br/>
            </w:r>
            <w:r w:rsidRPr="009B4717">
              <w:t xml:space="preserve">и жилые дома </w:t>
            </w:r>
            <w:r w:rsidR="00A374BA">
              <w:br/>
            </w:r>
            <w:r w:rsidRPr="009B4717">
              <w:t xml:space="preserve">с централизованным холодным и горячим водоснабжением, водоотведением, оборудованные </w:t>
            </w:r>
            <w:r w:rsidR="00A374BA">
              <w:br/>
            </w:r>
            <w:r>
              <w:t xml:space="preserve">2 </w:t>
            </w:r>
            <w:r w:rsidRPr="009B4717">
              <w:t>унитазами, раковинами</w:t>
            </w:r>
            <w:r w:rsidR="00E63E1B">
              <w:t>, мойками, ваннами длиной 1650</w:t>
            </w:r>
            <w:r w:rsidR="00A374BA" w:rsidRPr="00D94E58">
              <w:t>–</w:t>
            </w:r>
            <w:r w:rsidRPr="009B4717">
              <w:t>1700 мм 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9B4717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5,11</w:t>
            </w:r>
          </w:p>
        </w:tc>
        <w:tc>
          <w:tcPr>
            <w:tcW w:w="812" w:type="pct"/>
          </w:tcPr>
          <w:p w:rsidR="00A342A9" w:rsidRPr="00716F2F" w:rsidRDefault="009B4717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  <w:tc>
          <w:tcPr>
            <w:tcW w:w="885" w:type="pct"/>
          </w:tcPr>
          <w:p w:rsidR="00A342A9" w:rsidRPr="00716F2F" w:rsidRDefault="009B4717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8,26</w:t>
            </w:r>
          </w:p>
        </w:tc>
      </w:tr>
      <w:tr w:rsidR="00C70354" w:rsidRPr="00B966A8" w:rsidTr="00112F1C">
        <w:tc>
          <w:tcPr>
            <w:tcW w:w="296" w:type="pct"/>
          </w:tcPr>
          <w:p w:rsidR="00C70354" w:rsidRPr="00B966A8" w:rsidRDefault="00C70354" w:rsidP="00A342A9">
            <w:pPr>
              <w:pStyle w:val="ac"/>
              <w:jc w:val="center"/>
            </w:pPr>
            <w:r>
              <w:t>5.</w:t>
            </w:r>
          </w:p>
        </w:tc>
        <w:tc>
          <w:tcPr>
            <w:tcW w:w="1441" w:type="pct"/>
          </w:tcPr>
          <w:p w:rsidR="00C70354" w:rsidRPr="009B4717" w:rsidRDefault="00C70354" w:rsidP="00BF6BFB">
            <w:pPr>
              <w:pStyle w:val="ac"/>
              <w:jc w:val="left"/>
            </w:pPr>
            <w:r w:rsidRPr="00C70354">
              <w:t xml:space="preserve">Многоквартирные </w:t>
            </w:r>
            <w:r w:rsidR="00A374BA">
              <w:br/>
            </w:r>
            <w:r w:rsidRPr="00C70354">
              <w:t xml:space="preserve">и жилые дома </w:t>
            </w:r>
            <w:r w:rsidR="00A374BA">
              <w:br/>
            </w:r>
            <w:r w:rsidRPr="00C70354">
              <w:t xml:space="preserve">с централизованным холодным и горячим водоснабжением, </w:t>
            </w:r>
            <w:r>
              <w:t>без централизованного водоотведения</w:t>
            </w:r>
            <w:r w:rsidRPr="00C70354">
              <w:t>, оборудованные унитазами, раковинами, мойками</w:t>
            </w:r>
            <w:r w:rsidR="00A374BA">
              <w:t xml:space="preserve">, </w:t>
            </w:r>
            <w:r w:rsidR="00FB3905" w:rsidRPr="00D94E58">
              <w:t>ваннами</w:t>
            </w:r>
            <w:r w:rsidR="00FB3905">
              <w:t>, душами</w:t>
            </w:r>
          </w:p>
        </w:tc>
        <w:tc>
          <w:tcPr>
            <w:tcW w:w="681" w:type="pct"/>
          </w:tcPr>
          <w:p w:rsidR="00C70354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4,22</w:t>
            </w:r>
          </w:p>
        </w:tc>
        <w:tc>
          <w:tcPr>
            <w:tcW w:w="812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2,94</w:t>
            </w:r>
          </w:p>
        </w:tc>
        <w:tc>
          <w:tcPr>
            <w:tcW w:w="885" w:type="pct"/>
          </w:tcPr>
          <w:p w:rsidR="00C70354" w:rsidRPr="00716F2F" w:rsidRDefault="00D94E58" w:rsidP="00FE3336">
            <w:pPr>
              <w:jc w:val="center"/>
              <w:rPr>
                <w:sz w:val="24"/>
                <w:szCs w:val="24"/>
              </w:rPr>
            </w:pPr>
            <w:r w:rsidRPr="00D94E58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t>6</w:t>
            </w:r>
            <w:r w:rsidR="00A342A9"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>с централизованным холодным водоснабжением, водонагревателями, водоотведением, оборудованные</w:t>
            </w:r>
            <w:r w:rsidR="00547E8A">
              <w:t xml:space="preserve"> унитазами, раковинами, мойками</w:t>
            </w:r>
            <w:r w:rsidRPr="00176402">
              <w:t xml:space="preserve"> и ваннами сидячими длиной </w:t>
            </w:r>
            <w:r w:rsidR="00A374BA">
              <w:br/>
            </w:r>
            <w:r w:rsidRPr="00176402">
              <w:t>1200 мм 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7,36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7,36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t>7</w:t>
            </w:r>
            <w:r w:rsidR="00A342A9"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E63E1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>с централизованным холодным водоснабжением, водонагревателями, водоотведением, оборудованные</w:t>
            </w:r>
            <w:r w:rsidR="00547E8A">
              <w:t xml:space="preserve"> унитазами, раковинами, мойками</w:t>
            </w:r>
            <w:r w:rsidR="00C23239">
              <w:t xml:space="preserve"> и</w:t>
            </w:r>
            <w:r w:rsidR="00E63E1B">
              <w:t xml:space="preserve"> ваннами длиной 1500</w:t>
            </w:r>
            <w:r w:rsidR="00A374BA">
              <w:t>–</w:t>
            </w:r>
            <w:r w:rsidRPr="00176402">
              <w:t xml:space="preserve">1550 мм </w:t>
            </w:r>
            <w:r w:rsidR="00A374BA">
              <w:br/>
            </w:r>
            <w:r w:rsidRPr="00176402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7,46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7,46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t>8</w:t>
            </w:r>
            <w:r w:rsidR="00A342A9"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A374BA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lastRenderedPageBreak/>
              <w:t xml:space="preserve">и жилые дома </w:t>
            </w:r>
            <w:r w:rsidR="00A374BA">
              <w:br/>
            </w:r>
            <w:r w:rsidRPr="00176402">
              <w:t>с централизованным холодным водоснабжением, водонагревателями, водоотведением, оборудованные</w:t>
            </w:r>
            <w:r w:rsidR="00547E8A">
              <w:t xml:space="preserve"> унитазами, раковинами, мойками</w:t>
            </w:r>
            <w:r w:rsidR="00E63E1B">
              <w:t xml:space="preserve"> и ваннами длиной 1650</w:t>
            </w:r>
            <w:r w:rsidR="00A374BA">
              <w:t>–</w:t>
            </w:r>
            <w:r w:rsidRPr="00176402">
              <w:t xml:space="preserve">1700 мм </w:t>
            </w:r>
            <w:r w:rsidR="00A374BA">
              <w:br/>
            </w:r>
            <w:r w:rsidRPr="00176402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 xml:space="preserve">куб. метр </w:t>
            </w:r>
            <w:r w:rsidRPr="00FE3336">
              <w:lastRenderedPageBreak/>
              <w:t>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lastRenderedPageBreak/>
              <w:t>7,56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7,56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lastRenderedPageBreak/>
              <w:t>9</w:t>
            </w:r>
            <w:r w:rsidR="00A342A9"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 xml:space="preserve">с централизованным холодным водоснабжением, водонагревателями, водоотведением, оборудованные </w:t>
            </w:r>
            <w:r w:rsidR="00EB5E7F">
              <w:t>раковинами и</w:t>
            </w:r>
            <w:r w:rsidRPr="00176402">
              <w:t xml:space="preserve"> </w:t>
            </w:r>
            <w:r w:rsidR="00E63E1B">
              <w:t>ваннами длиной 1500</w:t>
            </w:r>
            <w:r w:rsidR="00A374BA">
              <w:t>–</w:t>
            </w:r>
            <w:r w:rsidR="00EB5E7F" w:rsidRPr="00EB5E7F">
              <w:t xml:space="preserve">1550 мм </w:t>
            </w:r>
            <w:r w:rsidR="00A374BA">
              <w:br/>
            </w:r>
            <w:r w:rsidR="00EB5E7F" w:rsidRPr="00EB5E7F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547E8A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5,99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547E8A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5,99</w:t>
            </w:r>
          </w:p>
        </w:tc>
      </w:tr>
      <w:tr w:rsidR="00EB5E7F" w:rsidRPr="00B966A8" w:rsidTr="00112F1C">
        <w:tc>
          <w:tcPr>
            <w:tcW w:w="296" w:type="pct"/>
          </w:tcPr>
          <w:p w:rsidR="00EB5E7F" w:rsidRDefault="00E24B4F" w:rsidP="00A342A9">
            <w:pPr>
              <w:pStyle w:val="ac"/>
              <w:jc w:val="center"/>
            </w:pPr>
            <w:r>
              <w:t>10.</w:t>
            </w:r>
          </w:p>
        </w:tc>
        <w:tc>
          <w:tcPr>
            <w:tcW w:w="1441" w:type="pct"/>
          </w:tcPr>
          <w:p w:rsidR="00EB5E7F" w:rsidRPr="00176402" w:rsidRDefault="00EB5E7F" w:rsidP="00A374BA">
            <w:pPr>
              <w:pStyle w:val="ac"/>
              <w:jc w:val="left"/>
            </w:pPr>
            <w:r w:rsidRPr="00EB5E7F">
              <w:t xml:space="preserve">Многоквартирные </w:t>
            </w:r>
            <w:r w:rsidR="00A374BA">
              <w:br/>
            </w:r>
            <w:r w:rsidRPr="00EB5E7F">
              <w:t xml:space="preserve">и жилые дома </w:t>
            </w:r>
            <w:r w:rsidR="00A374BA">
              <w:br/>
            </w:r>
            <w:r w:rsidRPr="00EB5E7F">
              <w:t>с централизованным холодным водоснабжением, водонагревателями, водоотведением, оборудованные раковинами</w:t>
            </w:r>
            <w:r>
              <w:t>, унитазами</w:t>
            </w:r>
            <w:r w:rsidR="00A374BA">
              <w:t xml:space="preserve"> и ваннами длиной </w:t>
            </w:r>
            <w:r w:rsidR="00A374BA">
              <w:br/>
              <w:t>1500–</w:t>
            </w:r>
            <w:r w:rsidRPr="00EB5E7F">
              <w:t>1550 мм с душем</w:t>
            </w:r>
          </w:p>
        </w:tc>
        <w:tc>
          <w:tcPr>
            <w:tcW w:w="681" w:type="pct"/>
          </w:tcPr>
          <w:p w:rsidR="00EB5E7F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EB5E7F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6,7</w:t>
            </w:r>
            <w:r w:rsidR="00065BCC">
              <w:rPr>
                <w:sz w:val="24"/>
                <w:szCs w:val="24"/>
              </w:rPr>
              <w:t>0</w:t>
            </w:r>
          </w:p>
        </w:tc>
        <w:tc>
          <w:tcPr>
            <w:tcW w:w="812" w:type="pct"/>
          </w:tcPr>
          <w:p w:rsidR="00EB5E7F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EB5E7F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6,7</w:t>
            </w:r>
            <w:r w:rsidR="00065BCC">
              <w:rPr>
                <w:sz w:val="24"/>
                <w:szCs w:val="24"/>
              </w:rPr>
              <w:t>0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t>11</w:t>
            </w:r>
            <w:r w:rsidR="00EB5E7F">
              <w:t>.</w:t>
            </w:r>
          </w:p>
        </w:tc>
        <w:tc>
          <w:tcPr>
            <w:tcW w:w="1441" w:type="pct"/>
          </w:tcPr>
          <w:p w:rsidR="00A342A9" w:rsidRPr="00B966A8" w:rsidRDefault="00A342A9" w:rsidP="00A374BA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374BA">
              <w:br/>
            </w:r>
            <w:r w:rsidRPr="00176402">
              <w:t xml:space="preserve">и жилые дома </w:t>
            </w:r>
            <w:r w:rsidR="00A374BA">
              <w:br/>
            </w:r>
            <w:r w:rsidRPr="00176402">
              <w:t xml:space="preserve">с централизованным холодным водоснабжением, водонагревателями, водоотведением, оборудованные </w:t>
            </w:r>
            <w:r w:rsidR="00A374BA">
              <w:br/>
            </w:r>
            <w:r w:rsidRPr="00176402">
              <w:t xml:space="preserve">2 </w:t>
            </w:r>
            <w:r w:rsidR="00361A70">
              <w:t>унитазами, раковинами, мойками</w:t>
            </w:r>
            <w:r w:rsidR="00A374BA">
              <w:br/>
              <w:t xml:space="preserve">и ваннами длиной </w:t>
            </w:r>
            <w:r w:rsidR="00A374BA">
              <w:br/>
              <w:t>1650–</w:t>
            </w:r>
            <w:r w:rsidRPr="00176402">
              <w:t>1700 мм 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8,26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8,26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t>1</w:t>
            </w:r>
            <w:r w:rsidR="00E24B4F">
              <w:t>2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E63E1B">
              <w:br/>
            </w:r>
            <w:r w:rsidRPr="00176402">
              <w:t xml:space="preserve">и жилые дома </w:t>
            </w:r>
            <w:r w:rsidR="00E63E1B">
              <w:br/>
            </w:r>
            <w:r w:rsidRPr="00176402">
              <w:t xml:space="preserve">с централизованным холодным водоснабжением, </w:t>
            </w:r>
            <w:r w:rsidRPr="00176402">
              <w:lastRenderedPageBreak/>
              <w:t>водонагревателями,</w:t>
            </w:r>
            <w:r w:rsidR="00E63E1B">
              <w:t xml:space="preserve"> водоотведением, оборудованные </w:t>
            </w:r>
            <w:r w:rsidRPr="00176402">
              <w:t xml:space="preserve">унитазами, раковинами, </w:t>
            </w:r>
            <w:r w:rsidR="00C23239">
              <w:t>мойками,</w:t>
            </w:r>
            <w:r w:rsidRPr="00176402">
              <w:t xml:space="preserve"> душами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lastRenderedPageBreak/>
              <w:t>1</w:t>
            </w:r>
            <w:r w:rsidR="00E24B4F">
              <w:t>3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E63E1B">
              <w:br/>
            </w:r>
            <w:r w:rsidRPr="00176402">
              <w:t xml:space="preserve">и жилые дома </w:t>
            </w:r>
            <w:r w:rsidR="00E63E1B">
              <w:br/>
            </w:r>
            <w:r w:rsidRPr="00176402">
              <w:t xml:space="preserve">с централизованным холодным водоснабжением, водонагревателями, водоотведением, оборудованные </w:t>
            </w:r>
            <w:r w:rsidR="00EB5E7F">
              <w:t>унитазами,</w:t>
            </w:r>
            <w:r w:rsidRPr="00176402">
              <w:t xml:space="preserve"> раковинами</w:t>
            </w:r>
            <w:r w:rsidR="00EB5E7F">
              <w:t>, мойками, душами</w:t>
            </w:r>
            <w:r w:rsidRPr="00176402">
              <w:t xml:space="preserve"> и ваннами без душа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7,16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7,16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t>1</w:t>
            </w:r>
            <w:r w:rsidR="00E24B4F">
              <w:t>4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E63E1B">
              <w:br/>
            </w:r>
            <w:r w:rsidRPr="00176402">
              <w:t xml:space="preserve">и жилые дома </w:t>
            </w:r>
            <w:r w:rsidR="00E63E1B">
              <w:br/>
            </w:r>
            <w:r w:rsidRPr="00176402">
              <w:t>с централизованным холодным водоснабжением, водонагревателями, водоотведением, оборудованные унитазами, мойками, душами и ваннами без душа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5,02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5,02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t>1</w:t>
            </w:r>
            <w:r w:rsidR="00E24B4F">
              <w:t>5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54D67">
              <w:br/>
            </w:r>
            <w:r w:rsidRPr="00176402">
              <w:t xml:space="preserve">и жилые дома </w:t>
            </w:r>
            <w:r w:rsidR="00A54D67">
              <w:br/>
            </w:r>
            <w:r w:rsidRPr="00176402">
              <w:t xml:space="preserve">с централизованным холодным водоснабжением, водонагревателями, водоотведением, оборудованные </w:t>
            </w:r>
            <w:r w:rsidR="00A54D67">
              <w:br/>
            </w:r>
            <w:r w:rsidRPr="00176402">
              <w:t>2 унитазами</w:t>
            </w:r>
            <w:r w:rsidR="00EB5E7F">
              <w:t xml:space="preserve">, </w:t>
            </w:r>
            <w:r w:rsidR="00A54D67">
              <w:br/>
              <w:t>2 раковинами, мойкам</w:t>
            </w:r>
            <w:r w:rsidR="00A54D67" w:rsidRPr="00D94E58">
              <w:t>и</w:t>
            </w:r>
            <w:r w:rsidR="00A54D67">
              <w:t xml:space="preserve"> и ваннами длиной 1500–</w:t>
            </w:r>
            <w:r w:rsidRPr="00176402">
              <w:t>1550 мм 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10,</w:t>
            </w:r>
            <w:r w:rsidR="00EB5E7F" w:rsidRPr="00716F2F">
              <w:rPr>
                <w:sz w:val="24"/>
                <w:szCs w:val="24"/>
              </w:rPr>
              <w:t>30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10,</w:t>
            </w:r>
            <w:r w:rsidR="00EB5E7F" w:rsidRPr="00716F2F">
              <w:rPr>
                <w:sz w:val="24"/>
                <w:szCs w:val="24"/>
              </w:rPr>
              <w:t>30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t>1</w:t>
            </w:r>
            <w:r w:rsidR="00E24B4F">
              <w:t>6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176402">
              <w:t xml:space="preserve">Многоквартирные </w:t>
            </w:r>
            <w:r w:rsidR="00A54D67">
              <w:br/>
            </w:r>
            <w:r w:rsidRPr="00176402">
              <w:t xml:space="preserve">и жилые дома </w:t>
            </w:r>
            <w:r w:rsidR="00A54D67">
              <w:br/>
            </w:r>
            <w:r w:rsidRPr="00176402">
              <w:t xml:space="preserve">с централизованным холодным водоснабжением, водонагревателями, водоотведением, оборудованные </w:t>
            </w:r>
            <w:r w:rsidR="00EB5E7F">
              <w:t xml:space="preserve">раковинами и </w:t>
            </w:r>
            <w:r w:rsidRPr="00176402">
              <w:t>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3,10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EB5E7F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3,10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 w:rsidRPr="00B966A8">
              <w:t>1</w:t>
            </w:r>
            <w:r w:rsidR="00E24B4F">
              <w:t>7</w:t>
            </w:r>
            <w:r w:rsidRPr="00B966A8">
              <w:t>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A54D67">
              <w:br/>
            </w:r>
            <w:r w:rsidRPr="00F93B8C">
              <w:t xml:space="preserve">и жилые дома </w:t>
            </w:r>
            <w:r w:rsidR="00A54D67">
              <w:br/>
            </w:r>
            <w:r w:rsidRPr="00F93B8C">
              <w:lastRenderedPageBreak/>
              <w:t>с централизованным холодным водоснабжением, водонагревателями,</w:t>
            </w:r>
            <w:r w:rsidR="00A54D67">
              <w:t xml:space="preserve"> водоотведением, оборудованные </w:t>
            </w:r>
            <w:r w:rsidRPr="00F93B8C">
              <w:t xml:space="preserve">мойками, раковинами </w:t>
            </w:r>
            <w:r w:rsidR="00A54D67">
              <w:br/>
            </w:r>
            <w:r w:rsidRPr="00F93B8C">
              <w:t xml:space="preserve">и </w:t>
            </w:r>
            <w:r w:rsidR="00EB5E7F">
              <w:t>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 xml:space="preserve">куб. метр в месяц на </w:t>
            </w:r>
            <w:r w:rsidRPr="00FE3336">
              <w:lastRenderedPageBreak/>
              <w:t>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lastRenderedPageBreak/>
              <w:t>3,</w:t>
            </w:r>
            <w:r w:rsidR="00EB5E7F" w:rsidRPr="00716F2F">
              <w:rPr>
                <w:sz w:val="24"/>
                <w:szCs w:val="24"/>
              </w:rPr>
              <w:t>86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</w:t>
            </w:r>
            <w:r w:rsidR="00EB5E7F" w:rsidRPr="00716F2F">
              <w:rPr>
                <w:sz w:val="24"/>
                <w:szCs w:val="24"/>
              </w:rPr>
              <w:t>86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lastRenderedPageBreak/>
              <w:t>1</w:t>
            </w:r>
            <w:r w:rsidR="00E24B4F">
              <w:t>8.</w:t>
            </w:r>
          </w:p>
        </w:tc>
        <w:tc>
          <w:tcPr>
            <w:tcW w:w="1441" w:type="pct"/>
          </w:tcPr>
          <w:p w:rsidR="00A342A9" w:rsidRPr="00B966A8" w:rsidRDefault="00A342A9" w:rsidP="00A54D67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A54D67">
              <w:br/>
            </w:r>
            <w:r w:rsidRPr="00F93B8C">
              <w:t xml:space="preserve">и жилые дома </w:t>
            </w:r>
            <w:r w:rsidR="00A54D67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F93B8C">
              <w:t>без централизованного</w:t>
            </w:r>
            <w:r w:rsidR="00A54D67">
              <w:t xml:space="preserve"> водоотведения, оборудованные унитазами, раковинами, мойкам</w:t>
            </w:r>
            <w:r w:rsidR="00A54D67" w:rsidRPr="00D94E58">
              <w:t>и</w:t>
            </w:r>
            <w:r w:rsidRPr="00F93B8C">
              <w:t xml:space="preserve"> и ваннами длиной 1500</w:t>
            </w:r>
            <w:r w:rsidR="00A54D67">
              <w:t>–</w:t>
            </w:r>
            <w:r w:rsidRPr="00F93B8C">
              <w:t xml:space="preserve"> 1550 мм </w:t>
            </w:r>
            <w:r w:rsidR="00A54D67">
              <w:br/>
            </w:r>
            <w:r w:rsidRPr="00F93B8C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7,46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EB5E7F" w:rsidRPr="00B966A8" w:rsidTr="00112F1C">
        <w:tc>
          <w:tcPr>
            <w:tcW w:w="296" w:type="pct"/>
          </w:tcPr>
          <w:p w:rsidR="00EB5E7F" w:rsidRDefault="00EB5E7F" w:rsidP="00E24B4F">
            <w:pPr>
              <w:pStyle w:val="ac"/>
              <w:jc w:val="center"/>
            </w:pPr>
            <w:r>
              <w:t>1</w:t>
            </w:r>
            <w:r w:rsidR="00E24B4F">
              <w:t>9.</w:t>
            </w:r>
          </w:p>
        </w:tc>
        <w:tc>
          <w:tcPr>
            <w:tcW w:w="1441" w:type="pct"/>
          </w:tcPr>
          <w:p w:rsidR="00EB5E7F" w:rsidRPr="00F93B8C" w:rsidRDefault="00EB5E7F" w:rsidP="00A54D67">
            <w:pPr>
              <w:pStyle w:val="ac"/>
              <w:jc w:val="left"/>
            </w:pPr>
            <w:r w:rsidRPr="00EB5E7F">
              <w:t xml:space="preserve">Многоквартирные </w:t>
            </w:r>
            <w:r w:rsidR="00A54D67">
              <w:br/>
            </w:r>
            <w:r w:rsidRPr="00EB5E7F">
              <w:t xml:space="preserve">и жилые дома </w:t>
            </w:r>
            <w:r w:rsidR="00A54D67">
              <w:br/>
            </w:r>
            <w:r w:rsidRPr="00EB5E7F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EB5E7F">
              <w:t>без централизованного</w:t>
            </w:r>
            <w:r w:rsidR="00A54D67">
              <w:t xml:space="preserve"> водоотведения, оборудованные </w:t>
            </w:r>
            <w:r w:rsidRPr="00EB5E7F">
              <w:t>раковинами</w:t>
            </w:r>
            <w:r w:rsidR="004D4666">
              <w:t xml:space="preserve"> </w:t>
            </w:r>
            <w:r w:rsidRPr="00EB5E7F">
              <w:t>и ваннами длиной 1500</w:t>
            </w:r>
            <w:r w:rsidR="00A54D67">
              <w:t>–</w:t>
            </w:r>
            <w:r w:rsidRPr="00EB5E7F">
              <w:t xml:space="preserve">1550 мм </w:t>
            </w:r>
            <w:r w:rsidR="00A54D67">
              <w:br/>
            </w:r>
            <w:r w:rsidRPr="00EB5E7F">
              <w:t>с душем</w:t>
            </w:r>
          </w:p>
        </w:tc>
        <w:tc>
          <w:tcPr>
            <w:tcW w:w="681" w:type="pct"/>
          </w:tcPr>
          <w:p w:rsidR="00EB5E7F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EB5E7F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5,99</w:t>
            </w:r>
          </w:p>
        </w:tc>
        <w:tc>
          <w:tcPr>
            <w:tcW w:w="812" w:type="pct"/>
          </w:tcPr>
          <w:p w:rsidR="00EB5E7F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EB5E7F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4D4666" w:rsidRPr="00B966A8" w:rsidTr="00112F1C">
        <w:tc>
          <w:tcPr>
            <w:tcW w:w="296" w:type="pct"/>
          </w:tcPr>
          <w:p w:rsidR="004D4666" w:rsidRDefault="00E24B4F" w:rsidP="00A342A9">
            <w:pPr>
              <w:pStyle w:val="ac"/>
              <w:jc w:val="center"/>
            </w:pPr>
            <w:r>
              <w:t>20.</w:t>
            </w:r>
          </w:p>
        </w:tc>
        <w:tc>
          <w:tcPr>
            <w:tcW w:w="1441" w:type="pct"/>
          </w:tcPr>
          <w:p w:rsidR="004D4666" w:rsidRPr="00EB5E7F" w:rsidRDefault="004D4666" w:rsidP="00A54D67">
            <w:pPr>
              <w:pStyle w:val="ac"/>
              <w:jc w:val="left"/>
            </w:pPr>
            <w:r w:rsidRPr="004D4666">
              <w:t xml:space="preserve">Многоквартирные </w:t>
            </w:r>
            <w:r w:rsidR="00A54D67">
              <w:br/>
            </w:r>
            <w:r w:rsidRPr="004D4666">
              <w:t xml:space="preserve">и жилые дома </w:t>
            </w:r>
            <w:r w:rsidR="00A54D67">
              <w:br/>
            </w:r>
            <w:r w:rsidRPr="004D4666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4D4666">
              <w:t>без централизованного водоотведения, оборудованные</w:t>
            </w:r>
            <w:r>
              <w:t xml:space="preserve"> унитазами, </w:t>
            </w:r>
            <w:r w:rsidRPr="004D4666">
              <w:t>раковинами и ваннами длиной 1500</w:t>
            </w:r>
            <w:r w:rsidR="00A54D67">
              <w:t>–</w:t>
            </w:r>
            <w:r w:rsidRPr="004D4666">
              <w:t xml:space="preserve"> 1550 мм с душем</w:t>
            </w:r>
          </w:p>
        </w:tc>
        <w:tc>
          <w:tcPr>
            <w:tcW w:w="681" w:type="pct"/>
          </w:tcPr>
          <w:p w:rsidR="004D4666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6,70</w:t>
            </w:r>
          </w:p>
        </w:tc>
        <w:tc>
          <w:tcPr>
            <w:tcW w:w="812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4D4666" w:rsidRPr="00B966A8" w:rsidTr="00112F1C">
        <w:tc>
          <w:tcPr>
            <w:tcW w:w="296" w:type="pct"/>
          </w:tcPr>
          <w:p w:rsidR="004D4666" w:rsidRDefault="004D4666" w:rsidP="00E24B4F">
            <w:pPr>
              <w:pStyle w:val="ac"/>
              <w:jc w:val="center"/>
            </w:pPr>
            <w:r>
              <w:t>2</w:t>
            </w:r>
            <w:r w:rsidR="00E24B4F">
              <w:t>1.</w:t>
            </w:r>
          </w:p>
        </w:tc>
        <w:tc>
          <w:tcPr>
            <w:tcW w:w="1441" w:type="pct"/>
          </w:tcPr>
          <w:p w:rsidR="004D4666" w:rsidRPr="004D4666" w:rsidRDefault="004D4666" w:rsidP="00BF6BFB">
            <w:pPr>
              <w:pStyle w:val="ac"/>
              <w:jc w:val="left"/>
            </w:pPr>
            <w:r w:rsidRPr="004D4666">
              <w:t xml:space="preserve">Многоквартирные </w:t>
            </w:r>
            <w:r w:rsidR="00A54D67">
              <w:br/>
            </w:r>
            <w:r w:rsidRPr="004D4666">
              <w:t xml:space="preserve">и жилые дома </w:t>
            </w:r>
            <w:r w:rsidR="00A54D67">
              <w:br/>
            </w:r>
            <w:r w:rsidRPr="004D4666">
              <w:t xml:space="preserve">с централизованным холодным водоснабжением, </w:t>
            </w:r>
            <w:r w:rsidRPr="004D4666">
              <w:lastRenderedPageBreak/>
              <w:t xml:space="preserve">водонагревателями, </w:t>
            </w:r>
            <w:r w:rsidR="00A54D67">
              <w:br/>
            </w:r>
            <w:r w:rsidRPr="004D4666">
              <w:t>без централизованного водоотведения, оборудованные раковинами</w:t>
            </w:r>
            <w:r>
              <w:t>, мойками</w:t>
            </w:r>
            <w:r w:rsidRPr="004D4666">
              <w:t xml:space="preserve"> </w:t>
            </w:r>
            <w:r w:rsidR="00A54D67">
              <w:br/>
              <w:t>и ваннами длиной 1500–</w:t>
            </w:r>
            <w:r w:rsidRPr="004D4666">
              <w:t>1550 мм с душем</w:t>
            </w:r>
          </w:p>
        </w:tc>
        <w:tc>
          <w:tcPr>
            <w:tcW w:w="681" w:type="pct"/>
          </w:tcPr>
          <w:p w:rsidR="004D4666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6,75</w:t>
            </w:r>
          </w:p>
        </w:tc>
        <w:tc>
          <w:tcPr>
            <w:tcW w:w="812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4D4666" w:rsidP="00E24B4F">
            <w:pPr>
              <w:pStyle w:val="ac"/>
              <w:jc w:val="center"/>
            </w:pPr>
            <w:r>
              <w:lastRenderedPageBreak/>
              <w:t>2</w:t>
            </w:r>
            <w:r w:rsidR="00E24B4F">
              <w:t>2.</w:t>
            </w:r>
          </w:p>
        </w:tc>
        <w:tc>
          <w:tcPr>
            <w:tcW w:w="1441" w:type="pct"/>
          </w:tcPr>
          <w:p w:rsidR="00A342A9" w:rsidRPr="00B966A8" w:rsidRDefault="00A342A9" w:rsidP="00A54D67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A54D67">
              <w:br/>
            </w:r>
            <w:r w:rsidRPr="00F93B8C">
              <w:t xml:space="preserve">и жилые дома </w:t>
            </w:r>
            <w:r w:rsidR="00A54D67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F93B8C">
              <w:t>без централизованного</w:t>
            </w:r>
            <w:r w:rsidR="00A54D67">
              <w:t xml:space="preserve"> водоотведения, оборудованные унитазами, раковинами, мойкам</w:t>
            </w:r>
            <w:r w:rsidR="00A54D67" w:rsidRPr="00D94E58">
              <w:t>и</w:t>
            </w:r>
            <w:r w:rsidRPr="00F93B8C">
              <w:t xml:space="preserve"> и ваннами длиной 1650</w:t>
            </w:r>
            <w:r w:rsidR="00A54D67">
              <w:t>–</w:t>
            </w:r>
            <w:r w:rsidRPr="00F93B8C">
              <w:t xml:space="preserve"> 1700 мм </w:t>
            </w:r>
            <w:r w:rsidR="00A54D67">
              <w:br/>
            </w:r>
            <w:r w:rsidRPr="00F93B8C">
              <w:t>с душем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7,56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4D4666" w:rsidRPr="00B966A8" w:rsidTr="00112F1C">
        <w:tc>
          <w:tcPr>
            <w:tcW w:w="296" w:type="pct"/>
          </w:tcPr>
          <w:p w:rsidR="004D4666" w:rsidRDefault="004D4666" w:rsidP="00E24B4F">
            <w:pPr>
              <w:pStyle w:val="ac"/>
              <w:jc w:val="center"/>
            </w:pPr>
            <w:r>
              <w:t>2</w:t>
            </w:r>
            <w:r w:rsidR="00E24B4F">
              <w:t>3.</w:t>
            </w:r>
          </w:p>
        </w:tc>
        <w:tc>
          <w:tcPr>
            <w:tcW w:w="1441" w:type="pct"/>
          </w:tcPr>
          <w:p w:rsidR="004D4666" w:rsidRPr="00F93B8C" w:rsidRDefault="004D4666" w:rsidP="00A54D67">
            <w:pPr>
              <w:pStyle w:val="ac"/>
              <w:jc w:val="left"/>
            </w:pPr>
            <w:r w:rsidRPr="004D4666">
              <w:t xml:space="preserve">Многоквартирные </w:t>
            </w:r>
            <w:r w:rsidR="00A54D67">
              <w:br/>
            </w:r>
            <w:r w:rsidRPr="004D4666">
              <w:t xml:space="preserve">и жилые дома </w:t>
            </w:r>
            <w:r w:rsidR="00A54D67">
              <w:br/>
            </w:r>
            <w:r w:rsidRPr="004D4666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4D4666">
              <w:t>без централизованного</w:t>
            </w:r>
            <w:r>
              <w:t xml:space="preserve"> водоотведения, оборудованные </w:t>
            </w:r>
            <w:r w:rsidR="00A54D67">
              <w:br/>
            </w:r>
            <w:r>
              <w:t xml:space="preserve">2 </w:t>
            </w:r>
            <w:r w:rsidRPr="004D4666">
              <w:t>унитазами, раковинами, мойкам</w:t>
            </w:r>
            <w:r w:rsidRPr="00D94E58">
              <w:t>и</w:t>
            </w:r>
            <w:r w:rsidRPr="004D4666">
              <w:t xml:space="preserve"> и ваннами длиной 1650</w:t>
            </w:r>
            <w:r w:rsidR="00A54D67">
              <w:t>–</w:t>
            </w:r>
            <w:r w:rsidRPr="004D4666">
              <w:t>1700 мм с душем</w:t>
            </w:r>
          </w:p>
        </w:tc>
        <w:tc>
          <w:tcPr>
            <w:tcW w:w="681" w:type="pct"/>
          </w:tcPr>
          <w:p w:rsidR="004D4666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8,26</w:t>
            </w:r>
          </w:p>
        </w:tc>
        <w:tc>
          <w:tcPr>
            <w:tcW w:w="812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4D4666" w:rsidRPr="00716F2F" w:rsidRDefault="004D466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2</w:t>
            </w:r>
            <w:r w:rsidR="00E24B4F">
              <w:t>4.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A54D67">
              <w:br/>
            </w:r>
            <w:r w:rsidRPr="00F93B8C">
              <w:t xml:space="preserve">и жилые дома </w:t>
            </w:r>
            <w:r w:rsidR="00A54D67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A54D67">
              <w:br/>
            </w:r>
            <w:r w:rsidRPr="00F93B8C">
              <w:t>без централизованного</w:t>
            </w:r>
            <w:r w:rsidR="00A54D67">
              <w:t xml:space="preserve"> водоотведения, оборудованные </w:t>
            </w:r>
            <w:r w:rsidRPr="00F93B8C">
              <w:t>ваннами, унитазами, раковинами, мойками</w:t>
            </w:r>
            <w:r w:rsidR="00F356DC">
              <w:t xml:space="preserve">, </w:t>
            </w:r>
            <w:r w:rsidRPr="00F93B8C">
              <w:t>душами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7,16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2</w:t>
            </w:r>
            <w:r w:rsidR="00E24B4F">
              <w:t>5.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A54D67">
              <w:br/>
            </w:r>
            <w:r w:rsidRPr="00F93B8C">
              <w:t xml:space="preserve">и жилые дома </w:t>
            </w:r>
            <w:r w:rsidR="00A54D67">
              <w:br/>
            </w:r>
            <w:r w:rsidRPr="00F93B8C">
              <w:t xml:space="preserve">с централизованным холодным водоснабжением, </w:t>
            </w:r>
            <w:r w:rsidRPr="00F93B8C">
              <w:lastRenderedPageBreak/>
              <w:t xml:space="preserve">водонагревателями, </w:t>
            </w:r>
            <w:r w:rsidR="00A54D67">
              <w:br/>
            </w:r>
            <w:r w:rsidRPr="00F93B8C">
              <w:t xml:space="preserve">без централизованного водоотведения, оборудованные </w:t>
            </w:r>
            <w:r w:rsidR="00A54D67">
              <w:t xml:space="preserve">ваннами, унитазами, </w:t>
            </w:r>
            <w:r w:rsidR="00F356DC">
              <w:t>мойками,</w:t>
            </w:r>
            <w:r w:rsidRPr="00F93B8C">
              <w:t xml:space="preserve"> душами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5,02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1C3A0B">
            <w:pPr>
              <w:pStyle w:val="ac"/>
              <w:jc w:val="center"/>
            </w:pPr>
            <w:r>
              <w:lastRenderedPageBreak/>
              <w:t>26.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</w:t>
            </w:r>
            <w:r w:rsidR="00FE6E01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F93B8C">
              <w:t>без централизованного</w:t>
            </w:r>
            <w:r w:rsidR="00FE6E01">
              <w:t xml:space="preserve"> водоотведения, оборудованные </w:t>
            </w:r>
            <w:r w:rsidRPr="00F93B8C">
              <w:t xml:space="preserve">ваннами, </w:t>
            </w:r>
            <w:r w:rsidR="007B2E28">
              <w:t xml:space="preserve">раковинами, унитазами, </w:t>
            </w:r>
            <w:r w:rsidR="001C3A0B">
              <w:t>душами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1C3A0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6,40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2</w:t>
            </w:r>
            <w:r w:rsidR="00E24B4F">
              <w:t>7.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</w:t>
            </w:r>
            <w:r w:rsidR="00FE6E01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F93B8C">
              <w:t>без централизованного водоотведения, об</w:t>
            </w:r>
            <w:r w:rsidR="00FE6E01">
              <w:t xml:space="preserve">орудованные </w:t>
            </w:r>
            <w:r w:rsidR="00F356DC">
              <w:t>душами, унитазами,</w:t>
            </w:r>
            <w:r w:rsidRPr="00F93B8C">
              <w:t xml:space="preserve">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4,22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2</w:t>
            </w:r>
            <w:r w:rsidR="00E24B4F">
              <w:t>8.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</w:t>
            </w:r>
            <w:r w:rsidR="00FE6E01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F93B8C">
              <w:t>без централизованног</w:t>
            </w:r>
            <w:r w:rsidR="00FE6E01">
              <w:t xml:space="preserve">о водоотведения, оборудованные </w:t>
            </w:r>
            <w:r w:rsidR="007B2E28">
              <w:t xml:space="preserve">душами, раковинами, унитазами, </w:t>
            </w:r>
            <w:r w:rsidRPr="00F93B8C">
              <w:t>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2</w:t>
            </w:r>
            <w:r w:rsidR="00E24B4F">
              <w:t>9.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</w:t>
            </w:r>
            <w:r w:rsidR="00FE6E01">
              <w:br/>
            </w:r>
            <w:r w:rsidRPr="00F93B8C"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F93B8C">
              <w:t>без централизованного водоотведе</w:t>
            </w:r>
            <w:r w:rsidR="00FE6E01">
              <w:t xml:space="preserve">ния, оборудованные </w:t>
            </w:r>
            <w:r w:rsidR="007B2E28">
              <w:t>раковинами,</w:t>
            </w:r>
            <w:r w:rsidRPr="00F93B8C">
              <w:t xml:space="preserve">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1C3A0B">
            <w:pPr>
              <w:pStyle w:val="ac"/>
              <w:jc w:val="center"/>
            </w:pPr>
            <w:r>
              <w:t>30.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</w:t>
            </w:r>
            <w:r w:rsidR="00FE6E01">
              <w:br/>
            </w:r>
            <w:r w:rsidRPr="00F93B8C">
              <w:lastRenderedPageBreak/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F93B8C">
              <w:t>без централизованного водоотвед</w:t>
            </w:r>
            <w:r w:rsidR="00FE6E01">
              <w:t xml:space="preserve">ения, оборудованные </w:t>
            </w:r>
            <w:r w:rsidR="007B2E28">
              <w:t>унитазами,</w:t>
            </w:r>
            <w:r w:rsidRPr="00F93B8C">
              <w:t xml:space="preserve"> </w:t>
            </w:r>
            <w:r w:rsidR="001C3A0B">
              <w:t>раковинами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 xml:space="preserve">куб. метр в месяц на </w:t>
            </w:r>
            <w:r w:rsidRPr="00FE3336">
              <w:lastRenderedPageBreak/>
              <w:t>человека</w:t>
            </w:r>
          </w:p>
        </w:tc>
        <w:tc>
          <w:tcPr>
            <w:tcW w:w="885" w:type="pct"/>
          </w:tcPr>
          <w:p w:rsidR="00A342A9" w:rsidRPr="00716F2F" w:rsidRDefault="001C3A0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lastRenderedPageBreak/>
              <w:t>3,10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C70354" w:rsidRPr="00B966A8" w:rsidTr="00112F1C">
        <w:tc>
          <w:tcPr>
            <w:tcW w:w="296" w:type="pct"/>
          </w:tcPr>
          <w:p w:rsidR="00C70354" w:rsidRDefault="00E24B4F" w:rsidP="001C3A0B">
            <w:pPr>
              <w:pStyle w:val="ac"/>
              <w:jc w:val="center"/>
            </w:pPr>
            <w:r>
              <w:lastRenderedPageBreak/>
              <w:t>31.</w:t>
            </w:r>
          </w:p>
        </w:tc>
        <w:tc>
          <w:tcPr>
            <w:tcW w:w="1441" w:type="pct"/>
          </w:tcPr>
          <w:p w:rsidR="00C70354" w:rsidRPr="00F93B8C" w:rsidRDefault="00C70354" w:rsidP="00BF6BFB">
            <w:pPr>
              <w:pStyle w:val="ac"/>
              <w:jc w:val="left"/>
            </w:pPr>
            <w:r w:rsidRPr="00C70354">
              <w:t xml:space="preserve">Многоквартирные </w:t>
            </w:r>
            <w:r w:rsidR="00FE6E01">
              <w:br/>
            </w:r>
            <w:r w:rsidRPr="00C70354">
              <w:t xml:space="preserve">и жилые дома </w:t>
            </w:r>
            <w:r w:rsidR="00FE6E01">
              <w:br/>
            </w:r>
            <w:r w:rsidRPr="00C70354">
              <w:t xml:space="preserve">с централизованным холодным водоснабжением, водонагревателями, </w:t>
            </w:r>
            <w:r w:rsidR="00FE6E01">
              <w:br/>
            </w:r>
            <w:r w:rsidRPr="00C70354">
              <w:t>без централизованног</w:t>
            </w:r>
            <w:r w:rsidR="00FE6E01">
              <w:t xml:space="preserve">о водоотведения, оборудованные </w:t>
            </w:r>
            <w:r w:rsidR="007B2E28">
              <w:t xml:space="preserve">раковинами, унитазами, </w:t>
            </w:r>
            <w:r>
              <w:t>мойками</w:t>
            </w:r>
          </w:p>
        </w:tc>
        <w:tc>
          <w:tcPr>
            <w:tcW w:w="681" w:type="pct"/>
          </w:tcPr>
          <w:p w:rsidR="00C70354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C70354" w:rsidRPr="00716F2F" w:rsidRDefault="00C70354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  <w:tc>
          <w:tcPr>
            <w:tcW w:w="812" w:type="pct"/>
          </w:tcPr>
          <w:p w:rsidR="00C70354" w:rsidRPr="00716F2F" w:rsidRDefault="00FE333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C70354" w:rsidRPr="00716F2F" w:rsidRDefault="00FE333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3</w:t>
            </w:r>
            <w:r w:rsidR="00E24B4F">
              <w:t>2.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FE6E01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</w:t>
            </w:r>
            <w:r w:rsidR="007B2E28">
              <w:t>нием, оборудованные раковинами,</w:t>
            </w:r>
            <w:r w:rsidRPr="00F93B8C">
              <w:t xml:space="preserve">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3</w:t>
            </w:r>
            <w:r w:rsidR="00E24B4F">
              <w:t>3.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водоотведением, оборудованные раковинами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2,39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2,39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3</w:t>
            </w:r>
            <w:r w:rsidR="00E24B4F">
              <w:t>4.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водоотведением, оборудованные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1,01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1,01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3</w:t>
            </w:r>
            <w:r w:rsidR="00E24B4F">
              <w:t>5.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</w:t>
            </w:r>
            <w:r w:rsidRPr="00F93B8C">
              <w:lastRenderedPageBreak/>
              <w:t>холодным водоснабжением и водоотвед</w:t>
            </w:r>
            <w:r w:rsidR="007B2E28">
              <w:t>ением, оборудованные унитазами,</w:t>
            </w:r>
            <w:r w:rsidRPr="00F93B8C">
              <w:t xml:space="preserve">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1,72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1,72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lastRenderedPageBreak/>
              <w:t>3</w:t>
            </w:r>
            <w:r w:rsidR="00E24B4F">
              <w:t>6.</w:t>
            </w:r>
          </w:p>
        </w:tc>
        <w:tc>
          <w:tcPr>
            <w:tcW w:w="1441" w:type="pct"/>
          </w:tcPr>
          <w:p w:rsidR="00A342A9" w:rsidRPr="00B966A8" w:rsidRDefault="00A342A9" w:rsidP="00D10E29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</w:t>
            </w:r>
            <w:r w:rsidR="007B2E28">
              <w:t>нием, оборудованные раковинами,</w:t>
            </w:r>
            <w:r w:rsidRPr="00F93B8C">
              <w:t xml:space="preserve"> 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3,10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3,10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3</w:t>
            </w:r>
            <w:r w:rsidR="00E24B4F">
              <w:t>7.</w:t>
            </w:r>
          </w:p>
        </w:tc>
        <w:tc>
          <w:tcPr>
            <w:tcW w:w="1441" w:type="pct"/>
          </w:tcPr>
          <w:p w:rsidR="00A342A9" w:rsidRPr="00B966A8" w:rsidRDefault="00A342A9" w:rsidP="00D10E29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водоотведением, обор</w:t>
            </w:r>
            <w:r w:rsidR="007B2E28">
              <w:t xml:space="preserve">удованные раковинами, мойками, </w:t>
            </w:r>
            <w:r w:rsidRPr="00F93B8C">
              <w:t>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3</w:t>
            </w:r>
            <w:r w:rsidR="00E24B4F">
              <w:t>8.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водоотведением, оборудованны</w:t>
            </w:r>
            <w:r w:rsidR="007B2E28">
              <w:t>е ваннами, мойками, раковинами,</w:t>
            </w:r>
            <w:r w:rsidRPr="00F93B8C">
              <w:t xml:space="preserve"> 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4,66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4,66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t>3</w:t>
            </w:r>
            <w:r w:rsidR="00E24B4F">
              <w:t>9.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без водонагревателей </w:t>
            </w:r>
            <w:r w:rsidR="00D10E29">
              <w:br/>
            </w:r>
            <w:r w:rsidRPr="00F93B8C">
              <w:t xml:space="preserve">с централизованным холодным водоснабжением </w:t>
            </w:r>
            <w:r w:rsidR="00D10E29">
              <w:br/>
            </w:r>
            <w:r w:rsidRPr="00F93B8C">
              <w:t>и водоотведением, оборудованные ваннами, мойками</w:t>
            </w:r>
            <w:r w:rsidR="007B2E28">
              <w:t>,</w:t>
            </w:r>
            <w:r w:rsidRPr="00F93B8C">
              <w:t xml:space="preserve"> раковинами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3,95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3,95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A342A9">
            <w:pPr>
              <w:pStyle w:val="ac"/>
              <w:jc w:val="center"/>
            </w:pPr>
            <w:r>
              <w:t>40.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 xml:space="preserve">с централизованным холодным водоснабжением, без централизованного </w:t>
            </w:r>
            <w:r w:rsidRPr="00F93B8C">
              <w:lastRenderedPageBreak/>
              <w:t>водоотведения, оборудованные мойками, раковинами, унитазами, ваннами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4,66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1C3A0B">
            <w:pPr>
              <w:pStyle w:val="ac"/>
              <w:jc w:val="center"/>
            </w:pPr>
            <w:r>
              <w:lastRenderedPageBreak/>
              <w:t>41.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 xml:space="preserve">с централизованным холодным водоснабжением, </w:t>
            </w:r>
            <w:r w:rsidR="00D10E29">
              <w:br/>
            </w:r>
            <w:r w:rsidRPr="00F93B8C">
              <w:t>без централизованного водоотведения, оборудованные ваннами, раковинами, 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3,95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4</w:t>
            </w:r>
            <w:r w:rsidR="00E24B4F">
              <w:t>2.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>с централизованным холодным водоснабжением, без централизованного водоотведения, оборудованные раковинами, мойками, 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1C3A0B" w:rsidP="00E24B4F">
            <w:pPr>
              <w:pStyle w:val="ac"/>
              <w:jc w:val="center"/>
            </w:pPr>
            <w:r>
              <w:t>4</w:t>
            </w:r>
            <w:r w:rsidR="00E24B4F">
              <w:t>3.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 xml:space="preserve">с централизованным холодным водоснабжением, </w:t>
            </w:r>
            <w:r w:rsidR="00D10E29">
              <w:br/>
            </w:r>
            <w:r w:rsidRPr="00F93B8C">
              <w:t>без централизованного водоотведения, оборудованные умывальниками, мойками, унитазами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1,72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D81C60" w:rsidP="00E24B4F">
            <w:pPr>
              <w:pStyle w:val="ac"/>
              <w:jc w:val="center"/>
            </w:pPr>
            <w:r>
              <w:t>4</w:t>
            </w:r>
            <w:r w:rsidR="00E24B4F">
              <w:t>4.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 xml:space="preserve">с централизованным холодным водоснабжением, </w:t>
            </w:r>
            <w:r w:rsidR="00D10E29">
              <w:br/>
            </w:r>
            <w:r w:rsidRPr="00F93B8C">
              <w:t>без централизованного водоотведения, оборудованные раковинами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2,39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954A3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D81C60" w:rsidP="00E24B4F">
            <w:pPr>
              <w:pStyle w:val="ac"/>
              <w:jc w:val="center"/>
            </w:pPr>
            <w:r>
              <w:t>4</w:t>
            </w:r>
            <w:r w:rsidR="00E24B4F">
              <w:t>5.</w:t>
            </w:r>
          </w:p>
        </w:tc>
        <w:tc>
          <w:tcPr>
            <w:tcW w:w="1441" w:type="pct"/>
          </w:tcPr>
          <w:p w:rsidR="00A342A9" w:rsidRPr="00B966A8" w:rsidRDefault="00A342A9" w:rsidP="00BF6BFB">
            <w:pPr>
              <w:pStyle w:val="ac"/>
              <w:jc w:val="left"/>
            </w:pPr>
            <w:r w:rsidRPr="00F93B8C">
              <w:t xml:space="preserve">Многоквартирные </w:t>
            </w:r>
            <w:r w:rsidR="00D10E29">
              <w:br/>
            </w:r>
            <w:r w:rsidRPr="00F93B8C">
              <w:t xml:space="preserve">и жилые дома </w:t>
            </w:r>
            <w:r w:rsidR="00D10E29">
              <w:br/>
            </w:r>
            <w:r w:rsidRPr="00F93B8C">
              <w:t xml:space="preserve">с централизованным холодным водоснабжением, </w:t>
            </w:r>
            <w:r w:rsidR="00D10E29">
              <w:br/>
            </w:r>
            <w:r w:rsidRPr="00F93B8C">
              <w:t>без централизованного водоотвед</w:t>
            </w:r>
            <w:r w:rsidR="00D81C60">
              <w:t>е</w:t>
            </w:r>
            <w:r w:rsidR="00BF6BFB">
              <w:t xml:space="preserve">ния, </w:t>
            </w:r>
            <w:r w:rsidR="00BF6BFB">
              <w:lastRenderedPageBreak/>
              <w:t xml:space="preserve">оборудованные раковинами, </w:t>
            </w:r>
            <w:r w:rsidRPr="00F93B8C">
              <w:t>мойками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3,15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A342A9" w:rsidP="00E24B4F">
            <w:pPr>
              <w:pStyle w:val="ac"/>
              <w:jc w:val="center"/>
            </w:pPr>
            <w:r>
              <w:lastRenderedPageBreak/>
              <w:t>4</w:t>
            </w:r>
            <w:r w:rsidR="00E24B4F">
              <w:t>6.</w:t>
            </w:r>
          </w:p>
        </w:tc>
        <w:tc>
          <w:tcPr>
            <w:tcW w:w="1441" w:type="pct"/>
          </w:tcPr>
          <w:p w:rsidR="00A342A9" w:rsidRPr="00F93B8C" w:rsidRDefault="007F6912" w:rsidP="00BF6BFB">
            <w:pPr>
              <w:pStyle w:val="ac"/>
              <w:jc w:val="left"/>
            </w:pPr>
            <w:r w:rsidRPr="007F6912">
              <w:t>Дома, использующиеся в качестве общежитий, оборудованные м</w:t>
            </w:r>
            <w:r w:rsidR="00D10E29">
              <w:t xml:space="preserve">ойками, раковинами, унитазами, </w:t>
            </w:r>
            <w:r w:rsidR="00D10E29">
              <w:br/>
            </w:r>
            <w:r w:rsidRPr="007F6912">
              <w:t>с централизованным холодным и горячим водоснабжением, водоотведением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7F6912" w:rsidP="00D94E58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</w:t>
            </w:r>
            <w:r w:rsidR="00D94E58">
              <w:rPr>
                <w:sz w:val="24"/>
                <w:szCs w:val="24"/>
              </w:rPr>
              <w:t>70</w:t>
            </w:r>
          </w:p>
        </w:tc>
        <w:tc>
          <w:tcPr>
            <w:tcW w:w="812" w:type="pct"/>
          </w:tcPr>
          <w:p w:rsidR="00A342A9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1,16</w:t>
            </w:r>
          </w:p>
        </w:tc>
        <w:tc>
          <w:tcPr>
            <w:tcW w:w="885" w:type="pct"/>
          </w:tcPr>
          <w:p w:rsidR="00A342A9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</w:tr>
      <w:tr w:rsidR="00D81C60" w:rsidRPr="00B966A8" w:rsidTr="00112F1C">
        <w:tc>
          <w:tcPr>
            <w:tcW w:w="296" w:type="pct"/>
          </w:tcPr>
          <w:p w:rsidR="00D81C60" w:rsidRDefault="00D81C60" w:rsidP="00E24B4F">
            <w:pPr>
              <w:pStyle w:val="ac"/>
              <w:jc w:val="center"/>
            </w:pPr>
            <w:r>
              <w:t>4</w:t>
            </w:r>
            <w:r w:rsidR="00E24B4F">
              <w:t>7.</w:t>
            </w:r>
          </w:p>
        </w:tc>
        <w:tc>
          <w:tcPr>
            <w:tcW w:w="1441" w:type="pct"/>
          </w:tcPr>
          <w:p w:rsidR="00D81C60" w:rsidRPr="007F6912" w:rsidRDefault="00D81C60" w:rsidP="00BF6BFB">
            <w:pPr>
              <w:pStyle w:val="ac"/>
              <w:jc w:val="left"/>
            </w:pPr>
            <w:r w:rsidRPr="00D81C60">
              <w:t xml:space="preserve">Дома, использующиеся в качестве общежитий, оборудованные мойками, </w:t>
            </w:r>
            <w:r w:rsidR="00BF6BFB">
              <w:t xml:space="preserve">раковинами, унитазами, </w:t>
            </w:r>
            <w:r>
              <w:t>душами</w:t>
            </w:r>
            <w:r w:rsidRPr="00D81C60">
              <w:t xml:space="preserve"> </w:t>
            </w:r>
            <w:r w:rsidR="00D10E29">
              <w:br/>
            </w:r>
            <w:r w:rsidRPr="00D81C60">
              <w:t xml:space="preserve">с </w:t>
            </w:r>
            <w:r>
              <w:t xml:space="preserve">водонагревателями, </w:t>
            </w:r>
            <w:r w:rsidR="00D10E29">
              <w:br/>
            </w:r>
            <w:r w:rsidR="00D10E29" w:rsidRPr="00D94E58">
              <w:t>с</w:t>
            </w:r>
            <w:r w:rsidR="00D10E29">
              <w:t xml:space="preserve"> </w:t>
            </w:r>
            <w:r w:rsidRPr="00D81C60">
              <w:t xml:space="preserve">централизованным холодным </w:t>
            </w:r>
            <w:r w:rsidR="00BF6BFB">
              <w:t xml:space="preserve">водоснабжением, </w:t>
            </w:r>
            <w:r w:rsidRPr="00D81C60">
              <w:t>водоотведением</w:t>
            </w:r>
          </w:p>
        </w:tc>
        <w:tc>
          <w:tcPr>
            <w:tcW w:w="681" w:type="pct"/>
          </w:tcPr>
          <w:p w:rsidR="00D81C60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D81C60" w:rsidRPr="00716F2F" w:rsidRDefault="00D81C60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  <w:tc>
          <w:tcPr>
            <w:tcW w:w="812" w:type="pct"/>
          </w:tcPr>
          <w:p w:rsidR="00D81C60" w:rsidRPr="00716F2F" w:rsidRDefault="00D81C60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D81C60" w:rsidRPr="00716F2F" w:rsidRDefault="00D81C60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</w:tr>
      <w:tr w:rsidR="00C70354" w:rsidRPr="00B966A8" w:rsidTr="00112F1C">
        <w:tc>
          <w:tcPr>
            <w:tcW w:w="296" w:type="pct"/>
          </w:tcPr>
          <w:p w:rsidR="00C70354" w:rsidRDefault="00E24B4F" w:rsidP="00D81C60">
            <w:pPr>
              <w:pStyle w:val="ac"/>
              <w:jc w:val="center"/>
            </w:pPr>
            <w:r>
              <w:t>48.</w:t>
            </w:r>
          </w:p>
        </w:tc>
        <w:tc>
          <w:tcPr>
            <w:tcW w:w="1441" w:type="pct"/>
          </w:tcPr>
          <w:p w:rsidR="00C70354" w:rsidRPr="00D81C60" w:rsidRDefault="00C70354" w:rsidP="00BF6BFB">
            <w:pPr>
              <w:pStyle w:val="ac"/>
              <w:jc w:val="left"/>
            </w:pPr>
            <w:r w:rsidRPr="00C70354">
              <w:t>Дома, использующиеся в качестве общежитий, оборудованные мойками, раковинами</w:t>
            </w:r>
            <w:r w:rsidR="00BF6BFB">
              <w:t xml:space="preserve">, </w:t>
            </w:r>
            <w:r w:rsidRPr="00D94E58">
              <w:t>унитазами</w:t>
            </w:r>
            <w:r w:rsidR="00542CD4">
              <w:t>,</w:t>
            </w:r>
            <w:r w:rsidRPr="00D94E58">
              <w:t xml:space="preserve"> с водонагревателями, </w:t>
            </w:r>
            <w:r w:rsidR="00560D44">
              <w:rPr>
                <w:color w:val="FF0000"/>
              </w:rPr>
              <w:br/>
            </w:r>
            <w:r w:rsidR="00560D44">
              <w:t xml:space="preserve">с </w:t>
            </w:r>
            <w:r w:rsidRPr="00C70354">
              <w:t>централизов</w:t>
            </w:r>
            <w:r w:rsidR="00BF6BFB">
              <w:t xml:space="preserve">анным холодным водоснабжением, </w:t>
            </w:r>
            <w:r w:rsidRPr="00C70354">
              <w:t>водоотведением</w:t>
            </w:r>
          </w:p>
        </w:tc>
        <w:tc>
          <w:tcPr>
            <w:tcW w:w="681" w:type="pct"/>
          </w:tcPr>
          <w:p w:rsidR="00C70354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  <w:tc>
          <w:tcPr>
            <w:tcW w:w="812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</w:tr>
      <w:tr w:rsidR="007F6912" w:rsidRPr="00B966A8" w:rsidTr="00112F1C">
        <w:tc>
          <w:tcPr>
            <w:tcW w:w="296" w:type="pct"/>
          </w:tcPr>
          <w:p w:rsidR="007F6912" w:rsidRPr="00B966A8" w:rsidRDefault="007F6912" w:rsidP="00E24B4F">
            <w:pPr>
              <w:pStyle w:val="ac"/>
              <w:jc w:val="center"/>
            </w:pPr>
            <w:r>
              <w:t>4</w:t>
            </w:r>
            <w:r w:rsidR="00E24B4F">
              <w:t>9.</w:t>
            </w:r>
          </w:p>
        </w:tc>
        <w:tc>
          <w:tcPr>
            <w:tcW w:w="1441" w:type="pct"/>
          </w:tcPr>
          <w:p w:rsidR="007F6912" w:rsidRPr="00F93B8C" w:rsidRDefault="007F6912" w:rsidP="00BF6BFB">
            <w:pPr>
              <w:pStyle w:val="ac"/>
              <w:jc w:val="left"/>
            </w:pPr>
            <w:r w:rsidRPr="007F6912">
              <w:t>Дома, использующиеся в качестве общежитий, оборудованные м</w:t>
            </w:r>
            <w:r w:rsidR="00560D44">
              <w:t>ойками, раковинами, унитазами,</w:t>
            </w:r>
            <w:r w:rsidRPr="007F6912">
              <w:t xml:space="preserve"> </w:t>
            </w:r>
            <w:r w:rsidRPr="002749A1">
              <w:t>душевыми</w:t>
            </w:r>
            <w:r w:rsidR="00560D44">
              <w:t>,</w:t>
            </w:r>
            <w:r w:rsidRPr="007F6912">
              <w:t xml:space="preserve"> </w:t>
            </w:r>
            <w:r w:rsidR="00560D44">
              <w:br/>
            </w:r>
            <w:r w:rsidRPr="007F6912">
              <w:t>с централизованным холодным и горячим водоснабжением, водоотведением</w:t>
            </w:r>
          </w:p>
        </w:tc>
        <w:tc>
          <w:tcPr>
            <w:tcW w:w="681" w:type="pct"/>
          </w:tcPr>
          <w:p w:rsidR="007F6912" w:rsidRPr="00B966A8" w:rsidRDefault="00FE3336" w:rsidP="007F6912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7F6912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3,85</w:t>
            </w:r>
          </w:p>
        </w:tc>
        <w:tc>
          <w:tcPr>
            <w:tcW w:w="812" w:type="pct"/>
          </w:tcPr>
          <w:p w:rsidR="007F6912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2,51</w:t>
            </w:r>
          </w:p>
        </w:tc>
        <w:tc>
          <w:tcPr>
            <w:tcW w:w="885" w:type="pct"/>
          </w:tcPr>
          <w:p w:rsidR="007F6912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6,36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D81C60">
            <w:pPr>
              <w:pStyle w:val="ac"/>
              <w:jc w:val="center"/>
            </w:pPr>
            <w:r>
              <w:t>50.</w:t>
            </w:r>
          </w:p>
        </w:tc>
        <w:tc>
          <w:tcPr>
            <w:tcW w:w="1441" w:type="pct"/>
          </w:tcPr>
          <w:p w:rsidR="00A342A9" w:rsidRPr="00F93B8C" w:rsidRDefault="007F6912" w:rsidP="00BF6BFB">
            <w:pPr>
              <w:pStyle w:val="ac"/>
              <w:jc w:val="left"/>
            </w:pPr>
            <w:r w:rsidRPr="007F6912">
              <w:t xml:space="preserve">Дома, использующиеся в качестве общежитий, оборудованные мойками, раковинами, унитазами, </w:t>
            </w:r>
            <w:r w:rsidR="00560D44">
              <w:br/>
            </w:r>
            <w:r w:rsidRPr="007F6912">
              <w:t>с централизо</w:t>
            </w:r>
            <w:r w:rsidR="00BF6BFB">
              <w:t>ванным холодным водоснабжением,</w:t>
            </w:r>
            <w:r w:rsidRPr="007F6912">
              <w:t xml:space="preserve"> водоотведением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D81C60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  <w:tc>
          <w:tcPr>
            <w:tcW w:w="812" w:type="pct"/>
          </w:tcPr>
          <w:p w:rsidR="00A342A9" w:rsidRPr="00716F2F" w:rsidRDefault="00FE333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D81C60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3,86</w:t>
            </w:r>
          </w:p>
        </w:tc>
      </w:tr>
      <w:tr w:rsidR="00C70354" w:rsidRPr="00B966A8" w:rsidTr="00112F1C">
        <w:tc>
          <w:tcPr>
            <w:tcW w:w="296" w:type="pct"/>
          </w:tcPr>
          <w:p w:rsidR="00C70354" w:rsidRDefault="00E24B4F" w:rsidP="00D81C60">
            <w:pPr>
              <w:pStyle w:val="ac"/>
              <w:jc w:val="center"/>
            </w:pPr>
            <w:r>
              <w:t>51.</w:t>
            </w:r>
          </w:p>
        </w:tc>
        <w:tc>
          <w:tcPr>
            <w:tcW w:w="1441" w:type="pct"/>
          </w:tcPr>
          <w:p w:rsidR="00C70354" w:rsidRPr="007F6912" w:rsidRDefault="00C70354" w:rsidP="00BF6BFB">
            <w:pPr>
              <w:pStyle w:val="ac"/>
              <w:jc w:val="left"/>
            </w:pPr>
            <w:r w:rsidRPr="00C70354">
              <w:t xml:space="preserve">Дома, использующиеся </w:t>
            </w:r>
            <w:r w:rsidRPr="00C70354">
              <w:lastRenderedPageBreak/>
              <w:t xml:space="preserve">в качестве общежитий, оборудованные мойками, раковинами, унитазами, </w:t>
            </w:r>
            <w:r w:rsidR="00560D44">
              <w:br/>
            </w:r>
            <w:r w:rsidRPr="00C70354">
              <w:t xml:space="preserve">с централизованным холодным водоснабжением </w:t>
            </w:r>
          </w:p>
        </w:tc>
        <w:tc>
          <w:tcPr>
            <w:tcW w:w="681" w:type="pct"/>
          </w:tcPr>
          <w:p w:rsidR="00C70354" w:rsidRPr="00B966A8" w:rsidRDefault="00FE3336" w:rsidP="00A342A9">
            <w:pPr>
              <w:pStyle w:val="ac"/>
              <w:jc w:val="center"/>
            </w:pPr>
            <w:r w:rsidRPr="00FE3336">
              <w:lastRenderedPageBreak/>
              <w:t xml:space="preserve">куб. метр </w:t>
            </w:r>
            <w:r w:rsidRPr="00FE3336">
              <w:lastRenderedPageBreak/>
              <w:t>в месяц на человека</w:t>
            </w:r>
          </w:p>
        </w:tc>
        <w:tc>
          <w:tcPr>
            <w:tcW w:w="885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lastRenderedPageBreak/>
              <w:t>3,86</w:t>
            </w:r>
          </w:p>
        </w:tc>
        <w:tc>
          <w:tcPr>
            <w:tcW w:w="812" w:type="pct"/>
          </w:tcPr>
          <w:p w:rsidR="00C70354" w:rsidRPr="00716F2F" w:rsidRDefault="00FE3336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C70354" w:rsidRPr="00716F2F" w:rsidRDefault="00174E4B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  <w:tr w:rsidR="00A342A9" w:rsidRPr="00B966A8" w:rsidTr="00112F1C">
        <w:tc>
          <w:tcPr>
            <w:tcW w:w="296" w:type="pct"/>
          </w:tcPr>
          <w:p w:rsidR="00A342A9" w:rsidRPr="00B966A8" w:rsidRDefault="00E24B4F" w:rsidP="00D81C60">
            <w:pPr>
              <w:pStyle w:val="ac"/>
              <w:jc w:val="center"/>
            </w:pPr>
            <w:r>
              <w:lastRenderedPageBreak/>
              <w:t>52.</w:t>
            </w:r>
          </w:p>
        </w:tc>
        <w:tc>
          <w:tcPr>
            <w:tcW w:w="1441" w:type="pct"/>
          </w:tcPr>
          <w:p w:rsidR="00A342A9" w:rsidRPr="00F93B8C" w:rsidRDefault="00F84A82" w:rsidP="00F84A82">
            <w:pPr>
              <w:pStyle w:val="ac"/>
              <w:jc w:val="left"/>
            </w:pPr>
            <w:r>
              <w:t xml:space="preserve">Многоквартирные </w:t>
            </w:r>
            <w:r w:rsidR="00560D44">
              <w:br/>
            </w:r>
            <w:r>
              <w:t xml:space="preserve">и жилые дома </w:t>
            </w:r>
            <w:r w:rsidR="00560D44">
              <w:br/>
            </w:r>
            <w:r>
              <w:t>с водоразборной колонкой</w:t>
            </w:r>
          </w:p>
        </w:tc>
        <w:tc>
          <w:tcPr>
            <w:tcW w:w="681" w:type="pct"/>
          </w:tcPr>
          <w:p w:rsidR="00A342A9" w:rsidRPr="00B966A8" w:rsidRDefault="00FE3336" w:rsidP="00A342A9">
            <w:pPr>
              <w:pStyle w:val="ac"/>
              <w:jc w:val="center"/>
            </w:pPr>
            <w:r w:rsidRPr="00FE3336">
              <w:t>куб. метр в месяц на человека</w:t>
            </w:r>
          </w:p>
        </w:tc>
        <w:tc>
          <w:tcPr>
            <w:tcW w:w="885" w:type="pct"/>
          </w:tcPr>
          <w:p w:rsidR="00A342A9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1,5</w:t>
            </w:r>
          </w:p>
        </w:tc>
        <w:tc>
          <w:tcPr>
            <w:tcW w:w="812" w:type="pct"/>
          </w:tcPr>
          <w:p w:rsidR="00A342A9" w:rsidRPr="00716F2F" w:rsidRDefault="00A342A9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  <w:tc>
          <w:tcPr>
            <w:tcW w:w="885" w:type="pct"/>
          </w:tcPr>
          <w:p w:rsidR="00A342A9" w:rsidRPr="00716F2F" w:rsidRDefault="007F6912" w:rsidP="00FE3336">
            <w:pPr>
              <w:jc w:val="center"/>
              <w:rPr>
                <w:sz w:val="24"/>
                <w:szCs w:val="24"/>
              </w:rPr>
            </w:pPr>
            <w:r w:rsidRPr="00716F2F">
              <w:rPr>
                <w:sz w:val="24"/>
                <w:szCs w:val="24"/>
              </w:rPr>
              <w:t>Х</w:t>
            </w:r>
          </w:p>
        </w:tc>
      </w:tr>
    </w:tbl>
    <w:p w:rsidR="001C4DF2" w:rsidRPr="00263EFA" w:rsidRDefault="001C4DF2" w:rsidP="001C4DF2">
      <w:pPr>
        <w:rPr>
          <w:szCs w:val="28"/>
        </w:rPr>
      </w:pPr>
    </w:p>
    <w:p w:rsidR="006B42FB" w:rsidRPr="00263EFA" w:rsidRDefault="006B42FB" w:rsidP="001C4DF2">
      <w:pPr>
        <w:rPr>
          <w:szCs w:val="28"/>
        </w:rPr>
      </w:pPr>
    </w:p>
    <w:sectPr w:rsidR="006B42FB" w:rsidRPr="00263EFA" w:rsidSect="00D94E58">
      <w:headerReference w:type="default" r:id="rId8"/>
      <w:headerReference w:type="first" r:id="rId9"/>
      <w:pgSz w:w="11906" w:h="16838"/>
      <w:pgMar w:top="1134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503" w:rsidRDefault="00FD2503" w:rsidP="00223397">
      <w:r>
        <w:separator/>
      </w:r>
    </w:p>
  </w:endnote>
  <w:endnote w:type="continuationSeparator" w:id="0">
    <w:p w:rsidR="00FD2503" w:rsidRDefault="00FD2503" w:rsidP="0022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503" w:rsidRDefault="00FD2503" w:rsidP="00223397">
      <w:r>
        <w:separator/>
      </w:r>
    </w:p>
  </w:footnote>
  <w:footnote w:type="continuationSeparator" w:id="0">
    <w:p w:rsidR="00FD2503" w:rsidRDefault="00FD2503" w:rsidP="002233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9310429"/>
      <w:docPartObj>
        <w:docPartGallery w:val="Page Numbers (Top of Page)"/>
        <w:docPartUnique/>
      </w:docPartObj>
    </w:sdtPr>
    <w:sdtContent>
      <w:p w:rsidR="00D94E58" w:rsidRDefault="00FC04B6">
        <w:pPr>
          <w:pStyle w:val="a4"/>
          <w:jc w:val="center"/>
        </w:pPr>
        <w:r>
          <w:fldChar w:fldCharType="begin"/>
        </w:r>
        <w:r w:rsidR="00D94E58">
          <w:instrText>PAGE   \* MERGEFORMAT</w:instrText>
        </w:r>
        <w:r>
          <w:fldChar w:fldCharType="separate"/>
        </w:r>
        <w:r w:rsidR="003771CF">
          <w:rPr>
            <w:noProof/>
          </w:rPr>
          <w:t>2</w:t>
        </w:r>
        <w:r>
          <w:fldChar w:fldCharType="end"/>
        </w:r>
      </w:p>
    </w:sdtContent>
  </w:sdt>
  <w:p w:rsidR="00A54D67" w:rsidRDefault="00A54D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67" w:rsidRDefault="00A54D67">
    <w:pPr>
      <w:pStyle w:val="a4"/>
      <w:jc w:val="center"/>
    </w:pPr>
  </w:p>
  <w:p w:rsidR="00A54D67" w:rsidRDefault="00A54D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7A5D"/>
    <w:multiLevelType w:val="hybridMultilevel"/>
    <w:tmpl w:val="98A0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10D5"/>
    <w:multiLevelType w:val="hybridMultilevel"/>
    <w:tmpl w:val="0FDA65EE"/>
    <w:lvl w:ilvl="0" w:tplc="C3EE2E5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0D6C33"/>
    <w:multiLevelType w:val="hybridMultilevel"/>
    <w:tmpl w:val="422614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23397"/>
    <w:rsid w:val="00013E0D"/>
    <w:rsid w:val="000203D4"/>
    <w:rsid w:val="00021181"/>
    <w:rsid w:val="0002607D"/>
    <w:rsid w:val="000310E8"/>
    <w:rsid w:val="00035929"/>
    <w:rsid w:val="000545B4"/>
    <w:rsid w:val="00065BCC"/>
    <w:rsid w:val="00090E8E"/>
    <w:rsid w:val="00097376"/>
    <w:rsid w:val="000B0EF9"/>
    <w:rsid w:val="000B1A90"/>
    <w:rsid w:val="000B5629"/>
    <w:rsid w:val="000B5C0D"/>
    <w:rsid w:val="000C18C5"/>
    <w:rsid w:val="000C5050"/>
    <w:rsid w:val="000D5D91"/>
    <w:rsid w:val="000E096D"/>
    <w:rsid w:val="00103BED"/>
    <w:rsid w:val="00112F1C"/>
    <w:rsid w:val="001201BD"/>
    <w:rsid w:val="00123F28"/>
    <w:rsid w:val="00135AF4"/>
    <w:rsid w:val="001506A0"/>
    <w:rsid w:val="0015772A"/>
    <w:rsid w:val="0017191B"/>
    <w:rsid w:val="00173DE6"/>
    <w:rsid w:val="00174E4B"/>
    <w:rsid w:val="00176402"/>
    <w:rsid w:val="00177B72"/>
    <w:rsid w:val="00183AF6"/>
    <w:rsid w:val="00186292"/>
    <w:rsid w:val="00186A7F"/>
    <w:rsid w:val="0019294B"/>
    <w:rsid w:val="001946F5"/>
    <w:rsid w:val="00196327"/>
    <w:rsid w:val="001A05DF"/>
    <w:rsid w:val="001B6605"/>
    <w:rsid w:val="001C3A0B"/>
    <w:rsid w:val="001C4DF2"/>
    <w:rsid w:val="001C5E30"/>
    <w:rsid w:val="001C6E42"/>
    <w:rsid w:val="001E0ACB"/>
    <w:rsid w:val="001E27F4"/>
    <w:rsid w:val="001E5731"/>
    <w:rsid w:val="00204545"/>
    <w:rsid w:val="00211FAF"/>
    <w:rsid w:val="002165E5"/>
    <w:rsid w:val="00221909"/>
    <w:rsid w:val="00223397"/>
    <w:rsid w:val="00223D45"/>
    <w:rsid w:val="002276B8"/>
    <w:rsid w:val="00234ABD"/>
    <w:rsid w:val="002407BE"/>
    <w:rsid w:val="002562E3"/>
    <w:rsid w:val="002613CA"/>
    <w:rsid w:val="002636A4"/>
    <w:rsid w:val="00263EFA"/>
    <w:rsid w:val="002654FD"/>
    <w:rsid w:val="00273CB4"/>
    <w:rsid w:val="002749A1"/>
    <w:rsid w:val="00276197"/>
    <w:rsid w:val="00277F3F"/>
    <w:rsid w:val="00281F75"/>
    <w:rsid w:val="0028749F"/>
    <w:rsid w:val="00287960"/>
    <w:rsid w:val="002909DA"/>
    <w:rsid w:val="002B03E0"/>
    <w:rsid w:val="002C20F8"/>
    <w:rsid w:val="002C357A"/>
    <w:rsid w:val="002C4888"/>
    <w:rsid w:val="002C79B5"/>
    <w:rsid w:val="002D049C"/>
    <w:rsid w:val="002E186B"/>
    <w:rsid w:val="002E2030"/>
    <w:rsid w:val="00313CE4"/>
    <w:rsid w:val="003337FC"/>
    <w:rsid w:val="00343C4D"/>
    <w:rsid w:val="00355B04"/>
    <w:rsid w:val="00361191"/>
    <w:rsid w:val="00361A70"/>
    <w:rsid w:val="00361CD0"/>
    <w:rsid w:val="00364947"/>
    <w:rsid w:val="003771CF"/>
    <w:rsid w:val="00381298"/>
    <w:rsid w:val="003867B3"/>
    <w:rsid w:val="003B1698"/>
    <w:rsid w:val="003D1515"/>
    <w:rsid w:val="003F305B"/>
    <w:rsid w:val="003F5C22"/>
    <w:rsid w:val="004134F4"/>
    <w:rsid w:val="00414355"/>
    <w:rsid w:val="00417C76"/>
    <w:rsid w:val="004278D2"/>
    <w:rsid w:val="00434645"/>
    <w:rsid w:val="00457A81"/>
    <w:rsid w:val="004744EA"/>
    <w:rsid w:val="00476B21"/>
    <w:rsid w:val="00482C8C"/>
    <w:rsid w:val="004966C7"/>
    <w:rsid w:val="004976F8"/>
    <w:rsid w:val="004A42EF"/>
    <w:rsid w:val="004B461D"/>
    <w:rsid w:val="004B715B"/>
    <w:rsid w:val="004C07B4"/>
    <w:rsid w:val="004D2B20"/>
    <w:rsid w:val="004D35FA"/>
    <w:rsid w:val="004D3D81"/>
    <w:rsid w:val="004D4666"/>
    <w:rsid w:val="004E4916"/>
    <w:rsid w:val="00501A9B"/>
    <w:rsid w:val="0052569B"/>
    <w:rsid w:val="00530624"/>
    <w:rsid w:val="00537AAD"/>
    <w:rsid w:val="00542CD4"/>
    <w:rsid w:val="00543ABA"/>
    <w:rsid w:val="0054456B"/>
    <w:rsid w:val="00545E92"/>
    <w:rsid w:val="00547E8A"/>
    <w:rsid w:val="00560D44"/>
    <w:rsid w:val="005802E6"/>
    <w:rsid w:val="0058048B"/>
    <w:rsid w:val="00595641"/>
    <w:rsid w:val="00597EB3"/>
    <w:rsid w:val="005A3A65"/>
    <w:rsid w:val="005B657E"/>
    <w:rsid w:val="005C2405"/>
    <w:rsid w:val="005C2481"/>
    <w:rsid w:val="005C71B1"/>
    <w:rsid w:val="005D7086"/>
    <w:rsid w:val="005F1EE8"/>
    <w:rsid w:val="005F2E37"/>
    <w:rsid w:val="00624121"/>
    <w:rsid w:val="00657175"/>
    <w:rsid w:val="00657491"/>
    <w:rsid w:val="006609B5"/>
    <w:rsid w:val="00664804"/>
    <w:rsid w:val="00673DB7"/>
    <w:rsid w:val="006911E8"/>
    <w:rsid w:val="006A116B"/>
    <w:rsid w:val="006A244D"/>
    <w:rsid w:val="006A76CF"/>
    <w:rsid w:val="006B42FB"/>
    <w:rsid w:val="006B6C89"/>
    <w:rsid w:val="006C1520"/>
    <w:rsid w:val="006C28C8"/>
    <w:rsid w:val="006D3C65"/>
    <w:rsid w:val="006E35D0"/>
    <w:rsid w:val="006E38ED"/>
    <w:rsid w:val="006F1C53"/>
    <w:rsid w:val="006F3AAF"/>
    <w:rsid w:val="00702AFD"/>
    <w:rsid w:val="00704CBB"/>
    <w:rsid w:val="0071092C"/>
    <w:rsid w:val="00716F2F"/>
    <w:rsid w:val="00720F08"/>
    <w:rsid w:val="00741BCB"/>
    <w:rsid w:val="00750EA3"/>
    <w:rsid w:val="00755D4A"/>
    <w:rsid w:val="007638D2"/>
    <w:rsid w:val="00771136"/>
    <w:rsid w:val="00775AB2"/>
    <w:rsid w:val="00777209"/>
    <w:rsid w:val="00785BC0"/>
    <w:rsid w:val="00793530"/>
    <w:rsid w:val="007954A3"/>
    <w:rsid w:val="007A1BD7"/>
    <w:rsid w:val="007B14B2"/>
    <w:rsid w:val="007B2E28"/>
    <w:rsid w:val="007B31A7"/>
    <w:rsid w:val="007B570B"/>
    <w:rsid w:val="007E1930"/>
    <w:rsid w:val="007E19F0"/>
    <w:rsid w:val="007F2661"/>
    <w:rsid w:val="007F3341"/>
    <w:rsid w:val="007F6912"/>
    <w:rsid w:val="008014C5"/>
    <w:rsid w:val="0080779B"/>
    <w:rsid w:val="00815E04"/>
    <w:rsid w:val="00821FF3"/>
    <w:rsid w:val="00827D90"/>
    <w:rsid w:val="0083306E"/>
    <w:rsid w:val="00836854"/>
    <w:rsid w:val="00840971"/>
    <w:rsid w:val="00842FE9"/>
    <w:rsid w:val="00850DEA"/>
    <w:rsid w:val="00850F9A"/>
    <w:rsid w:val="008638B4"/>
    <w:rsid w:val="00867CDC"/>
    <w:rsid w:val="00883EB8"/>
    <w:rsid w:val="00884E9B"/>
    <w:rsid w:val="008866C2"/>
    <w:rsid w:val="00891F97"/>
    <w:rsid w:val="00892193"/>
    <w:rsid w:val="008C5E89"/>
    <w:rsid w:val="008E78F4"/>
    <w:rsid w:val="008F6C1E"/>
    <w:rsid w:val="00902B81"/>
    <w:rsid w:val="00912D0D"/>
    <w:rsid w:val="00916D62"/>
    <w:rsid w:val="00921AD6"/>
    <w:rsid w:val="009245A0"/>
    <w:rsid w:val="00934716"/>
    <w:rsid w:val="0094258B"/>
    <w:rsid w:val="00942D24"/>
    <w:rsid w:val="00960B11"/>
    <w:rsid w:val="0096429F"/>
    <w:rsid w:val="00965C75"/>
    <w:rsid w:val="00990FC6"/>
    <w:rsid w:val="009A0657"/>
    <w:rsid w:val="009A5D73"/>
    <w:rsid w:val="009B4717"/>
    <w:rsid w:val="009C3065"/>
    <w:rsid w:val="009D2448"/>
    <w:rsid w:val="009F328F"/>
    <w:rsid w:val="009F3733"/>
    <w:rsid w:val="00A05047"/>
    <w:rsid w:val="00A138AF"/>
    <w:rsid w:val="00A23ED3"/>
    <w:rsid w:val="00A342A9"/>
    <w:rsid w:val="00A34729"/>
    <w:rsid w:val="00A374BA"/>
    <w:rsid w:val="00A3775F"/>
    <w:rsid w:val="00A43B16"/>
    <w:rsid w:val="00A4611B"/>
    <w:rsid w:val="00A478CF"/>
    <w:rsid w:val="00A54D67"/>
    <w:rsid w:val="00A74179"/>
    <w:rsid w:val="00A8630C"/>
    <w:rsid w:val="00A8711D"/>
    <w:rsid w:val="00A96969"/>
    <w:rsid w:val="00AA16D6"/>
    <w:rsid w:val="00AA47EC"/>
    <w:rsid w:val="00AA73F9"/>
    <w:rsid w:val="00AB00CF"/>
    <w:rsid w:val="00AB5CC8"/>
    <w:rsid w:val="00AB7EB8"/>
    <w:rsid w:val="00AC6058"/>
    <w:rsid w:val="00AC794F"/>
    <w:rsid w:val="00AD15AA"/>
    <w:rsid w:val="00AD54BF"/>
    <w:rsid w:val="00AF5301"/>
    <w:rsid w:val="00B11685"/>
    <w:rsid w:val="00B14029"/>
    <w:rsid w:val="00B258D7"/>
    <w:rsid w:val="00B400A0"/>
    <w:rsid w:val="00B43F0B"/>
    <w:rsid w:val="00B506E9"/>
    <w:rsid w:val="00B537D1"/>
    <w:rsid w:val="00B54E71"/>
    <w:rsid w:val="00B55423"/>
    <w:rsid w:val="00B57B7D"/>
    <w:rsid w:val="00B966A8"/>
    <w:rsid w:val="00BA2589"/>
    <w:rsid w:val="00BA7364"/>
    <w:rsid w:val="00BB0A5D"/>
    <w:rsid w:val="00BB145D"/>
    <w:rsid w:val="00BC1B01"/>
    <w:rsid w:val="00BC7410"/>
    <w:rsid w:val="00BD37D9"/>
    <w:rsid w:val="00BD3EBA"/>
    <w:rsid w:val="00BD6C54"/>
    <w:rsid w:val="00BE2CE7"/>
    <w:rsid w:val="00BF5D11"/>
    <w:rsid w:val="00BF6BFB"/>
    <w:rsid w:val="00C12841"/>
    <w:rsid w:val="00C138F4"/>
    <w:rsid w:val="00C23239"/>
    <w:rsid w:val="00C254B4"/>
    <w:rsid w:val="00C2686E"/>
    <w:rsid w:val="00C37BD7"/>
    <w:rsid w:val="00C4041B"/>
    <w:rsid w:val="00C54C32"/>
    <w:rsid w:val="00C60D12"/>
    <w:rsid w:val="00C61986"/>
    <w:rsid w:val="00C61F7E"/>
    <w:rsid w:val="00C70354"/>
    <w:rsid w:val="00C73282"/>
    <w:rsid w:val="00C75B66"/>
    <w:rsid w:val="00C84C44"/>
    <w:rsid w:val="00C85530"/>
    <w:rsid w:val="00C956D4"/>
    <w:rsid w:val="00C96827"/>
    <w:rsid w:val="00CB2831"/>
    <w:rsid w:val="00CB6270"/>
    <w:rsid w:val="00CC363E"/>
    <w:rsid w:val="00CD2361"/>
    <w:rsid w:val="00CD2FFC"/>
    <w:rsid w:val="00CE1E46"/>
    <w:rsid w:val="00CE7BBF"/>
    <w:rsid w:val="00D04A63"/>
    <w:rsid w:val="00D10E29"/>
    <w:rsid w:val="00D1137E"/>
    <w:rsid w:val="00D1272A"/>
    <w:rsid w:val="00D356F8"/>
    <w:rsid w:val="00D426FF"/>
    <w:rsid w:val="00D536A7"/>
    <w:rsid w:val="00D54D42"/>
    <w:rsid w:val="00D55596"/>
    <w:rsid w:val="00D63677"/>
    <w:rsid w:val="00D759FA"/>
    <w:rsid w:val="00D809F1"/>
    <w:rsid w:val="00D81C60"/>
    <w:rsid w:val="00D8361B"/>
    <w:rsid w:val="00D94E58"/>
    <w:rsid w:val="00DB1804"/>
    <w:rsid w:val="00DC1F8E"/>
    <w:rsid w:val="00DC7B0B"/>
    <w:rsid w:val="00DD2870"/>
    <w:rsid w:val="00DE4068"/>
    <w:rsid w:val="00DE7B72"/>
    <w:rsid w:val="00E11D16"/>
    <w:rsid w:val="00E16606"/>
    <w:rsid w:val="00E24B4F"/>
    <w:rsid w:val="00E50E15"/>
    <w:rsid w:val="00E6135A"/>
    <w:rsid w:val="00E63E1B"/>
    <w:rsid w:val="00E7009C"/>
    <w:rsid w:val="00E70BDE"/>
    <w:rsid w:val="00E737FC"/>
    <w:rsid w:val="00E77567"/>
    <w:rsid w:val="00E80A0F"/>
    <w:rsid w:val="00E91945"/>
    <w:rsid w:val="00E9318D"/>
    <w:rsid w:val="00E94009"/>
    <w:rsid w:val="00EB5E7F"/>
    <w:rsid w:val="00ED790B"/>
    <w:rsid w:val="00EE79FF"/>
    <w:rsid w:val="00F039FE"/>
    <w:rsid w:val="00F04E9F"/>
    <w:rsid w:val="00F2667E"/>
    <w:rsid w:val="00F2700D"/>
    <w:rsid w:val="00F3292D"/>
    <w:rsid w:val="00F356DC"/>
    <w:rsid w:val="00F405B5"/>
    <w:rsid w:val="00F42B61"/>
    <w:rsid w:val="00F46537"/>
    <w:rsid w:val="00F50305"/>
    <w:rsid w:val="00F5329E"/>
    <w:rsid w:val="00F568AE"/>
    <w:rsid w:val="00F73EA6"/>
    <w:rsid w:val="00F84A82"/>
    <w:rsid w:val="00F910D6"/>
    <w:rsid w:val="00F93B8C"/>
    <w:rsid w:val="00FB09C6"/>
    <w:rsid w:val="00FB0C19"/>
    <w:rsid w:val="00FB3905"/>
    <w:rsid w:val="00FC04B6"/>
    <w:rsid w:val="00FC2564"/>
    <w:rsid w:val="00FD2503"/>
    <w:rsid w:val="00FD4FD7"/>
    <w:rsid w:val="00FD6D3D"/>
    <w:rsid w:val="00FE3336"/>
    <w:rsid w:val="00FE6E01"/>
    <w:rsid w:val="00FF1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2339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23397"/>
    <w:rPr>
      <w:rFonts w:ascii="Tahoma" w:eastAsia="Calibri" w:hAnsi="Tahoma" w:cs="Tahoma"/>
      <w:sz w:val="16"/>
      <w:szCs w:val="16"/>
    </w:rPr>
  </w:style>
  <w:style w:type="character" w:customStyle="1" w:styleId="blk1">
    <w:name w:val="blk1"/>
    <w:basedOn w:val="a0"/>
    <w:rsid w:val="00D63677"/>
    <w:rPr>
      <w:vanish w:val="0"/>
      <w:webHidden w:val="0"/>
      <w:specVanish w:val="0"/>
    </w:rPr>
  </w:style>
  <w:style w:type="character" w:customStyle="1" w:styleId="aa">
    <w:name w:val="Гипертекстовая ссылка"/>
    <w:basedOn w:val="a0"/>
    <w:uiPriority w:val="99"/>
    <w:rsid w:val="00AD54BF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6A116B"/>
    <w:pPr>
      <w:ind w:left="720"/>
      <w:contextualSpacing/>
    </w:pPr>
  </w:style>
  <w:style w:type="paragraph" w:customStyle="1" w:styleId="ac">
    <w:name w:val="Нормальный (таблица)"/>
    <w:basedOn w:val="a"/>
    <w:next w:val="a"/>
    <w:uiPriority w:val="99"/>
    <w:rsid w:val="00186292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2339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23397"/>
    <w:rPr>
      <w:rFonts w:ascii="Tahoma" w:eastAsia="Calibri" w:hAnsi="Tahoma" w:cs="Tahoma"/>
      <w:sz w:val="16"/>
      <w:szCs w:val="16"/>
    </w:rPr>
  </w:style>
  <w:style w:type="character" w:customStyle="1" w:styleId="blk1">
    <w:name w:val="blk1"/>
    <w:basedOn w:val="a0"/>
    <w:rsid w:val="00D63677"/>
    <w:rPr>
      <w:vanish w:val="0"/>
      <w:webHidden w:val="0"/>
      <w:specVanish w:val="0"/>
    </w:rPr>
  </w:style>
  <w:style w:type="character" w:customStyle="1" w:styleId="aa">
    <w:name w:val="Гипертекстовая ссылка"/>
    <w:basedOn w:val="a0"/>
    <w:uiPriority w:val="99"/>
    <w:rsid w:val="00AD54BF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6A116B"/>
    <w:pPr>
      <w:ind w:left="720"/>
      <w:contextualSpacing/>
    </w:pPr>
  </w:style>
  <w:style w:type="paragraph" w:customStyle="1" w:styleId="ac">
    <w:name w:val="Нормальный (таблица)"/>
    <w:basedOn w:val="a"/>
    <w:next w:val="a"/>
    <w:uiPriority w:val="99"/>
    <w:rsid w:val="00186292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v\Desktop\&#1055;&#1088;&#1072;&#1074;&#1080;&#1090;&#1077;&#1083;&#1100;&#1089;&#1090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0FE3-A87A-450C-AC2D-8A2AD64E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3</TotalTime>
  <Pages>12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Лаврушина</dc:creator>
  <cp:lastModifiedBy>User</cp:lastModifiedBy>
  <cp:revision>2</cp:revision>
  <cp:lastPrinted>2024-10-23T11:09:00Z</cp:lastPrinted>
  <dcterms:created xsi:type="dcterms:W3CDTF">2024-11-25T07:36:00Z</dcterms:created>
  <dcterms:modified xsi:type="dcterms:W3CDTF">2024-11-25T07:36:00Z</dcterms:modified>
</cp:coreProperties>
</file>